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461" w:rsidRDefault="0047107F" w:rsidP="00D71F9E">
      <w:pPr>
        <w:pStyle w:val="Commentaire"/>
        <w:rPr>
          <w:b/>
          <w:bCs/>
        </w:rPr>
      </w:pPr>
      <w:r>
        <w:t xml:space="preserve">   </w:t>
      </w:r>
      <w:r w:rsidR="006A29CF">
        <w:t xml:space="preserve"> </w:t>
      </w:r>
    </w:p>
    <w:p w:rsidR="006A29CF" w:rsidRPr="00EF70C3" w:rsidRDefault="006A29CF" w:rsidP="00382AAB">
      <w:pPr>
        <w:jc w:val="center"/>
        <w:rPr>
          <w:b/>
          <w:bCs/>
          <w:sz w:val="36"/>
          <w:szCs w:val="36"/>
        </w:rPr>
      </w:pPr>
      <w:r w:rsidRPr="00EF70C3">
        <w:rPr>
          <w:b/>
          <w:bCs/>
          <w:sz w:val="36"/>
          <w:szCs w:val="36"/>
        </w:rPr>
        <w:t xml:space="preserve">ANNEXE 1 </w:t>
      </w:r>
    </w:p>
    <w:p w:rsidR="006A29CF" w:rsidRDefault="006A29CF" w:rsidP="00645000">
      <w:pPr>
        <w:jc w:val="both"/>
      </w:pPr>
    </w:p>
    <w:p w:rsidR="00592842" w:rsidRDefault="00592842" w:rsidP="00B0774E">
      <w:pPr>
        <w:jc w:val="center"/>
        <w:rPr>
          <w:b/>
          <w:bCs/>
        </w:rPr>
      </w:pPr>
    </w:p>
    <w:p w:rsidR="006A29CF" w:rsidRPr="00B0774E" w:rsidRDefault="006A29CF" w:rsidP="00B0774E">
      <w:pPr>
        <w:jc w:val="center"/>
        <w:rPr>
          <w:b/>
          <w:bCs/>
        </w:rPr>
      </w:pPr>
      <w:r w:rsidRPr="00B0774E">
        <w:rPr>
          <w:b/>
          <w:bCs/>
        </w:rPr>
        <w:t>BORDEREAU DE PRIX UNITAIRE</w:t>
      </w:r>
    </w:p>
    <w:p w:rsidR="006D4FEE" w:rsidRDefault="006D4FEE" w:rsidP="006D4FEE">
      <w:pPr>
        <w:ind w:left="-120" w:hanging="22"/>
        <w:jc w:val="both"/>
      </w:pPr>
    </w:p>
    <w:p w:rsidR="00971714" w:rsidRDefault="00971714" w:rsidP="006D4FEE">
      <w:pPr>
        <w:ind w:left="-120" w:hanging="22"/>
        <w:jc w:val="both"/>
      </w:pPr>
    </w:p>
    <w:p w:rsidR="006A29CF" w:rsidRPr="006D4FEE" w:rsidRDefault="006D4FEE" w:rsidP="006D4FEE">
      <w:pPr>
        <w:ind w:left="-120" w:firstLine="120"/>
        <w:jc w:val="both"/>
        <w:rPr>
          <w:b/>
          <w:i/>
          <w:sz w:val="28"/>
          <w:u w:val="single"/>
        </w:rPr>
      </w:pPr>
      <w:r w:rsidRPr="006D4FEE">
        <w:rPr>
          <w:b/>
          <w:i/>
          <w:sz w:val="28"/>
          <w:u w:val="single"/>
        </w:rPr>
        <w:t>Site de Sophia Antipolis</w:t>
      </w:r>
    </w:p>
    <w:p w:rsidR="006A29CF" w:rsidRDefault="006A29CF" w:rsidP="009513EB">
      <w:pPr>
        <w:ind w:left="-120" w:firstLine="708"/>
        <w:jc w:val="both"/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71"/>
        <w:gridCol w:w="1559"/>
        <w:gridCol w:w="1417"/>
      </w:tblGrid>
      <w:tr w:rsidR="006A29CF" w:rsidRPr="00DA3E3A" w:rsidTr="00D97E47">
        <w:trPr>
          <w:trHeight w:val="284"/>
        </w:trPr>
        <w:tc>
          <w:tcPr>
            <w:tcW w:w="9747" w:type="dxa"/>
            <w:gridSpan w:val="3"/>
          </w:tcPr>
          <w:p w:rsidR="006A29CF" w:rsidRPr="00DA3E3A" w:rsidRDefault="005B327D" w:rsidP="00B34C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Surveillance</w:t>
            </w:r>
            <w:bookmarkStart w:id="0" w:name="_GoBack"/>
            <w:bookmarkEnd w:id="0"/>
          </w:p>
        </w:tc>
      </w:tr>
      <w:tr w:rsidR="006A29CF" w:rsidRPr="00DA3E3A" w:rsidTr="00D97E47">
        <w:trPr>
          <w:trHeight w:val="284"/>
        </w:trPr>
        <w:tc>
          <w:tcPr>
            <w:tcW w:w="6771" w:type="dxa"/>
          </w:tcPr>
          <w:p w:rsidR="006A29CF" w:rsidRPr="00C45D37" w:rsidRDefault="006A29CF" w:rsidP="00B34C4A">
            <w:r>
              <w:t xml:space="preserve">     - </w:t>
            </w:r>
            <w:r w:rsidR="00B34C4A">
              <w:t>Ronde de jour</w:t>
            </w:r>
            <w:r w:rsidR="00971714">
              <w:t xml:space="preserve"> </w:t>
            </w:r>
            <w:r w:rsidR="00660D90">
              <w:t>samedi, dimanche et jours fériés</w:t>
            </w:r>
          </w:p>
        </w:tc>
        <w:tc>
          <w:tcPr>
            <w:tcW w:w="1559" w:type="dxa"/>
          </w:tcPr>
          <w:p w:rsidR="006A29CF" w:rsidRPr="00C45D37" w:rsidRDefault="006A29CF" w:rsidP="00A072CC">
            <w:pPr>
              <w:ind w:firstLine="708"/>
            </w:pPr>
          </w:p>
        </w:tc>
        <w:tc>
          <w:tcPr>
            <w:tcW w:w="1417" w:type="dxa"/>
          </w:tcPr>
          <w:p w:rsidR="006A29CF" w:rsidRPr="00E7328B" w:rsidRDefault="006A29CF" w:rsidP="00971714">
            <w:r>
              <w:t>€ HT</w:t>
            </w:r>
            <w:r w:rsidR="008E1E76">
              <w:t xml:space="preserve"> PU</w:t>
            </w:r>
          </w:p>
        </w:tc>
      </w:tr>
      <w:tr w:rsidR="006A29CF" w:rsidRPr="00DA3E3A" w:rsidTr="00D97E47">
        <w:trPr>
          <w:trHeight w:val="284"/>
        </w:trPr>
        <w:tc>
          <w:tcPr>
            <w:tcW w:w="6771" w:type="dxa"/>
          </w:tcPr>
          <w:p w:rsidR="006A29CF" w:rsidRPr="00C45D37" w:rsidRDefault="006A29CF" w:rsidP="00B34C4A">
            <w:r>
              <w:t xml:space="preserve">     - </w:t>
            </w:r>
            <w:r w:rsidR="00B34C4A">
              <w:t>Ronde de nuit</w:t>
            </w:r>
            <w:r w:rsidR="00660D90">
              <w:t xml:space="preserve"> du lundi au vendredi</w:t>
            </w:r>
          </w:p>
        </w:tc>
        <w:tc>
          <w:tcPr>
            <w:tcW w:w="1559" w:type="dxa"/>
          </w:tcPr>
          <w:p w:rsidR="006A29CF" w:rsidRPr="00C45D37" w:rsidRDefault="006A29CF" w:rsidP="00A072CC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417" w:type="dxa"/>
          </w:tcPr>
          <w:p w:rsidR="006A29CF" w:rsidRDefault="006A29CF" w:rsidP="00A072CC">
            <w:r w:rsidRPr="000E014D">
              <w:t>€ HT</w:t>
            </w:r>
            <w:r w:rsidR="008E1E76">
              <w:t xml:space="preserve"> PU</w:t>
            </w:r>
          </w:p>
        </w:tc>
      </w:tr>
      <w:tr w:rsidR="006A29CF" w:rsidRPr="00C45D37" w:rsidTr="00D97E47">
        <w:trPr>
          <w:trHeight w:val="284"/>
        </w:trPr>
        <w:tc>
          <w:tcPr>
            <w:tcW w:w="6771" w:type="dxa"/>
          </w:tcPr>
          <w:p w:rsidR="006A29CF" w:rsidRPr="00C45D37" w:rsidRDefault="006A29CF" w:rsidP="00B34C4A">
            <w:r>
              <w:t xml:space="preserve">     - </w:t>
            </w:r>
            <w:r w:rsidR="00B34C4A">
              <w:t xml:space="preserve">Ronde </w:t>
            </w:r>
            <w:r w:rsidR="00971714">
              <w:t xml:space="preserve">de nuit samedi, </w:t>
            </w:r>
            <w:r w:rsidR="00B34C4A">
              <w:t>dimanche et jour</w:t>
            </w:r>
            <w:r w:rsidR="005C1857">
              <w:t>s</w:t>
            </w:r>
            <w:r w:rsidR="00B34C4A">
              <w:t xml:space="preserve"> férié</w:t>
            </w:r>
            <w:r w:rsidR="005C1857">
              <w:t>s</w:t>
            </w:r>
          </w:p>
        </w:tc>
        <w:tc>
          <w:tcPr>
            <w:tcW w:w="1559" w:type="dxa"/>
          </w:tcPr>
          <w:p w:rsidR="006A29CF" w:rsidRPr="00C45D37" w:rsidRDefault="006A29CF" w:rsidP="00A072CC"/>
        </w:tc>
        <w:tc>
          <w:tcPr>
            <w:tcW w:w="1417" w:type="dxa"/>
          </w:tcPr>
          <w:p w:rsidR="006A29CF" w:rsidRDefault="006A29CF" w:rsidP="00971714">
            <w:r w:rsidRPr="000E014D">
              <w:t>€ HT</w:t>
            </w:r>
            <w:r w:rsidR="008E1E76">
              <w:t xml:space="preserve"> PU</w:t>
            </w:r>
          </w:p>
        </w:tc>
      </w:tr>
      <w:tr w:rsidR="006A29CF" w:rsidTr="00D97E47">
        <w:trPr>
          <w:trHeight w:val="284"/>
        </w:trPr>
        <w:tc>
          <w:tcPr>
            <w:tcW w:w="6771" w:type="dxa"/>
            <w:tcBorders>
              <w:right w:val="single" w:sz="4" w:space="0" w:color="auto"/>
            </w:tcBorders>
          </w:tcPr>
          <w:p w:rsidR="00D97E47" w:rsidRPr="00C45D37" w:rsidRDefault="006A29CF" w:rsidP="00D97E47">
            <w:r>
              <w:t xml:space="preserve">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A29CF" w:rsidRPr="00C45D37" w:rsidRDefault="006A29CF" w:rsidP="00A072CC"/>
        </w:tc>
        <w:tc>
          <w:tcPr>
            <w:tcW w:w="1417" w:type="dxa"/>
          </w:tcPr>
          <w:p w:rsidR="006A29CF" w:rsidRDefault="006A29CF" w:rsidP="00971714"/>
        </w:tc>
      </w:tr>
      <w:tr w:rsidR="006A29CF" w:rsidRPr="00DA3E3A" w:rsidTr="00D97E47">
        <w:tc>
          <w:tcPr>
            <w:tcW w:w="9747" w:type="dxa"/>
            <w:gridSpan w:val="3"/>
          </w:tcPr>
          <w:p w:rsidR="006A29CF" w:rsidRPr="00DA3E3A" w:rsidRDefault="00D97E47" w:rsidP="00B34C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Télésurveillance</w:t>
            </w:r>
          </w:p>
        </w:tc>
      </w:tr>
      <w:tr w:rsidR="006A29CF" w:rsidRPr="00DA3E3A" w:rsidTr="00D97E47">
        <w:tc>
          <w:tcPr>
            <w:tcW w:w="6771" w:type="dxa"/>
          </w:tcPr>
          <w:p w:rsidR="006A29CF" w:rsidRPr="00C45D37" w:rsidRDefault="006A29CF" w:rsidP="00D97E47">
            <w:r>
              <w:t xml:space="preserve">     - </w:t>
            </w:r>
            <w:r w:rsidR="00D97E47">
              <w:t>Abonnement téléphonique</w:t>
            </w:r>
          </w:p>
        </w:tc>
        <w:tc>
          <w:tcPr>
            <w:tcW w:w="1559" w:type="dxa"/>
          </w:tcPr>
          <w:p w:rsidR="006A29CF" w:rsidRPr="00C45D37" w:rsidRDefault="006A29CF" w:rsidP="00A072CC">
            <w:pPr>
              <w:ind w:firstLine="708"/>
            </w:pPr>
          </w:p>
        </w:tc>
        <w:tc>
          <w:tcPr>
            <w:tcW w:w="1417" w:type="dxa"/>
          </w:tcPr>
          <w:p w:rsidR="006A29CF" w:rsidRPr="00E7328B" w:rsidRDefault="006A29CF" w:rsidP="00A072CC">
            <w:r>
              <w:t>€ HT/an</w:t>
            </w:r>
          </w:p>
        </w:tc>
      </w:tr>
      <w:tr w:rsidR="006A29CF" w:rsidRPr="00DA3E3A" w:rsidTr="00D97E47">
        <w:tc>
          <w:tcPr>
            <w:tcW w:w="6771" w:type="dxa"/>
          </w:tcPr>
          <w:p w:rsidR="006A29CF" w:rsidRPr="00C45D37" w:rsidRDefault="006A29CF" w:rsidP="00D97E47">
            <w:r>
              <w:t xml:space="preserve">     - </w:t>
            </w:r>
            <w:r w:rsidR="00D97E47">
              <w:t>Intervention si déclenchement</w:t>
            </w:r>
          </w:p>
        </w:tc>
        <w:tc>
          <w:tcPr>
            <w:tcW w:w="1559" w:type="dxa"/>
          </w:tcPr>
          <w:p w:rsidR="006A29CF" w:rsidRPr="00C45D37" w:rsidRDefault="006A29CF" w:rsidP="00A072CC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417" w:type="dxa"/>
          </w:tcPr>
          <w:p w:rsidR="006A29CF" w:rsidRDefault="006A29CF" w:rsidP="00A072CC">
            <w:r w:rsidRPr="000E014D">
              <w:t>€ HT/</w:t>
            </w:r>
            <w:r>
              <w:t>an</w:t>
            </w:r>
          </w:p>
        </w:tc>
      </w:tr>
      <w:tr w:rsidR="00F96911" w:rsidRPr="00DA3E3A" w:rsidTr="00F96911">
        <w:tc>
          <w:tcPr>
            <w:tcW w:w="6771" w:type="dxa"/>
            <w:tcBorders>
              <w:bottom w:val="single" w:sz="4" w:space="0" w:color="000000"/>
            </w:tcBorders>
          </w:tcPr>
          <w:p w:rsidR="00F96911" w:rsidRDefault="00F96911" w:rsidP="00D97E47"/>
        </w:tc>
        <w:tc>
          <w:tcPr>
            <w:tcW w:w="1559" w:type="dxa"/>
            <w:tcBorders>
              <w:bottom w:val="single" w:sz="4" w:space="0" w:color="000000"/>
            </w:tcBorders>
          </w:tcPr>
          <w:p w:rsidR="00F96911" w:rsidRDefault="00F96911" w:rsidP="00A072CC">
            <w:pPr>
              <w:tabs>
                <w:tab w:val="left" w:pos="2655"/>
              </w:tabs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F96911" w:rsidRPr="000E014D" w:rsidRDefault="00F96911" w:rsidP="00A072CC"/>
        </w:tc>
      </w:tr>
      <w:tr w:rsidR="00F96911" w:rsidRPr="00DA3E3A" w:rsidTr="00F96911">
        <w:tc>
          <w:tcPr>
            <w:tcW w:w="6771" w:type="dxa"/>
            <w:tcBorders>
              <w:right w:val="nil"/>
            </w:tcBorders>
          </w:tcPr>
          <w:p w:rsidR="00F96911" w:rsidRPr="00F96911" w:rsidRDefault="00F96911" w:rsidP="00F96911">
            <w:pPr>
              <w:ind w:right="-2964"/>
              <w:jc w:val="center"/>
              <w:rPr>
                <w:b/>
              </w:rPr>
            </w:pPr>
            <w:r w:rsidRPr="00F96911">
              <w:rPr>
                <w:b/>
              </w:rPr>
              <w:t>DATI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F96911" w:rsidRDefault="00F96911" w:rsidP="00A072CC">
            <w:pPr>
              <w:tabs>
                <w:tab w:val="left" w:pos="2655"/>
              </w:tabs>
            </w:pPr>
          </w:p>
        </w:tc>
        <w:tc>
          <w:tcPr>
            <w:tcW w:w="1417" w:type="dxa"/>
            <w:tcBorders>
              <w:left w:val="nil"/>
            </w:tcBorders>
          </w:tcPr>
          <w:p w:rsidR="00F96911" w:rsidRPr="000E014D" w:rsidRDefault="00F96911" w:rsidP="00A072CC"/>
        </w:tc>
      </w:tr>
      <w:tr w:rsidR="00F96911" w:rsidRPr="00DA3E3A" w:rsidTr="00D97E47">
        <w:tc>
          <w:tcPr>
            <w:tcW w:w="6771" w:type="dxa"/>
          </w:tcPr>
          <w:p w:rsidR="00F96911" w:rsidRDefault="009C0E06" w:rsidP="003B5FD3">
            <w:r>
              <w:t xml:space="preserve">     </w:t>
            </w:r>
            <w:r w:rsidR="003B5FD3">
              <w:t>- Mise à disposition d’une ligne dédiée (forfait)</w:t>
            </w:r>
          </w:p>
        </w:tc>
        <w:tc>
          <w:tcPr>
            <w:tcW w:w="1559" w:type="dxa"/>
          </w:tcPr>
          <w:p w:rsidR="00F96911" w:rsidRDefault="00F96911" w:rsidP="00A072CC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F96911" w:rsidRPr="000E014D" w:rsidRDefault="00F96911" w:rsidP="00A072CC">
            <w:r>
              <w:t>€ HT/mois</w:t>
            </w:r>
          </w:p>
        </w:tc>
      </w:tr>
      <w:tr w:rsidR="00F96911" w:rsidRPr="00DA3E3A" w:rsidTr="00D97E47">
        <w:tc>
          <w:tcPr>
            <w:tcW w:w="6771" w:type="dxa"/>
          </w:tcPr>
          <w:p w:rsidR="00F96911" w:rsidRDefault="003B5FD3" w:rsidP="00D97E47">
            <w:r w:rsidRPr="003B5FD3">
              <w:t xml:space="preserve">     - Intervention si déclenchement</w:t>
            </w:r>
          </w:p>
        </w:tc>
        <w:tc>
          <w:tcPr>
            <w:tcW w:w="1559" w:type="dxa"/>
          </w:tcPr>
          <w:p w:rsidR="00F96911" w:rsidRDefault="00F96911" w:rsidP="00A072CC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F96911" w:rsidRPr="000E014D" w:rsidRDefault="008F2E2B" w:rsidP="00A072CC">
            <w:r>
              <w:t>€ HT</w:t>
            </w:r>
            <w:r w:rsidR="008E1E76">
              <w:t xml:space="preserve"> PU</w:t>
            </w:r>
          </w:p>
        </w:tc>
      </w:tr>
      <w:tr w:rsidR="00F96911" w:rsidRPr="00DA3E3A" w:rsidTr="00D97E47">
        <w:tc>
          <w:tcPr>
            <w:tcW w:w="6771" w:type="dxa"/>
          </w:tcPr>
          <w:p w:rsidR="00F96911" w:rsidRDefault="00F96911" w:rsidP="00D97E47"/>
        </w:tc>
        <w:tc>
          <w:tcPr>
            <w:tcW w:w="1559" w:type="dxa"/>
          </w:tcPr>
          <w:p w:rsidR="00F96911" w:rsidRDefault="00F96911" w:rsidP="00A072CC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F96911" w:rsidRPr="000E014D" w:rsidRDefault="00F96911" w:rsidP="00A072CC"/>
        </w:tc>
      </w:tr>
    </w:tbl>
    <w:p w:rsidR="006A29CF" w:rsidRDefault="006A29CF" w:rsidP="00B0774E"/>
    <w:p w:rsidR="00B54213" w:rsidRDefault="00B54213" w:rsidP="00B0774E"/>
    <w:p w:rsidR="00B54213" w:rsidRDefault="00B54213" w:rsidP="00B0774E"/>
    <w:p w:rsidR="00EF70C3" w:rsidRDefault="00EF70C3" w:rsidP="00EF70C3">
      <w:pPr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 xml:space="preserve">Site </w:t>
      </w:r>
      <w:r w:rsidR="006532F1">
        <w:rPr>
          <w:b/>
          <w:i/>
          <w:sz w:val="28"/>
          <w:u w:val="single"/>
        </w:rPr>
        <w:t xml:space="preserve">du jardin botanique </w:t>
      </w:r>
      <w:r>
        <w:rPr>
          <w:b/>
          <w:i/>
          <w:sz w:val="28"/>
          <w:u w:val="single"/>
        </w:rPr>
        <w:t>de la Villa Thuret</w:t>
      </w:r>
    </w:p>
    <w:p w:rsidR="00EF70C3" w:rsidRPr="00EF70C3" w:rsidRDefault="00EF70C3" w:rsidP="00EF70C3">
      <w:pPr>
        <w:rPr>
          <w:b/>
          <w:i/>
          <w:sz w:val="28"/>
          <w:u w:val="single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71"/>
        <w:gridCol w:w="1559"/>
        <w:gridCol w:w="1417"/>
      </w:tblGrid>
      <w:tr w:rsidR="00EF70C3" w:rsidRPr="000E014D" w:rsidTr="000179A5">
        <w:tc>
          <w:tcPr>
            <w:tcW w:w="6771" w:type="dxa"/>
            <w:tcBorders>
              <w:right w:val="nil"/>
            </w:tcBorders>
          </w:tcPr>
          <w:p w:rsidR="00EF70C3" w:rsidRPr="00F96911" w:rsidRDefault="00EF70C3" w:rsidP="000179A5">
            <w:pPr>
              <w:ind w:right="-2964"/>
              <w:jc w:val="center"/>
              <w:rPr>
                <w:b/>
              </w:rPr>
            </w:pPr>
            <w:r w:rsidRPr="00F96911">
              <w:rPr>
                <w:b/>
              </w:rPr>
              <w:t>DATI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EF70C3" w:rsidRDefault="00EF70C3" w:rsidP="000179A5">
            <w:pPr>
              <w:tabs>
                <w:tab w:val="left" w:pos="2655"/>
              </w:tabs>
            </w:pPr>
          </w:p>
        </w:tc>
        <w:tc>
          <w:tcPr>
            <w:tcW w:w="1417" w:type="dxa"/>
            <w:tcBorders>
              <w:left w:val="nil"/>
            </w:tcBorders>
          </w:tcPr>
          <w:p w:rsidR="00EF70C3" w:rsidRPr="000E014D" w:rsidRDefault="00EF70C3" w:rsidP="000179A5"/>
        </w:tc>
      </w:tr>
      <w:tr w:rsidR="00EF70C3" w:rsidRPr="000E014D" w:rsidTr="000179A5">
        <w:tc>
          <w:tcPr>
            <w:tcW w:w="6771" w:type="dxa"/>
          </w:tcPr>
          <w:p w:rsidR="00EF70C3" w:rsidRDefault="00EF70C3" w:rsidP="00DB3628">
            <w:r>
              <w:t xml:space="preserve">     - Mise à</w:t>
            </w:r>
            <w:r w:rsidR="00DB3628">
              <w:t xml:space="preserve"> disposition d’une ligne dédiée</w:t>
            </w:r>
          </w:p>
        </w:tc>
        <w:tc>
          <w:tcPr>
            <w:tcW w:w="1559" w:type="dxa"/>
          </w:tcPr>
          <w:p w:rsidR="00EF70C3" w:rsidRDefault="00EF70C3" w:rsidP="000179A5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EF70C3" w:rsidRPr="000E014D" w:rsidRDefault="00EF70C3" w:rsidP="000179A5">
            <w:r>
              <w:t>€ HT/mois</w:t>
            </w:r>
          </w:p>
        </w:tc>
      </w:tr>
      <w:tr w:rsidR="00EF70C3" w:rsidRPr="000E014D" w:rsidTr="000179A5">
        <w:tc>
          <w:tcPr>
            <w:tcW w:w="6771" w:type="dxa"/>
          </w:tcPr>
          <w:p w:rsidR="00EF70C3" w:rsidRDefault="00EF70C3" w:rsidP="000179A5">
            <w:r w:rsidRPr="003B5FD3">
              <w:t xml:space="preserve">     - Intervention si déclenchement</w:t>
            </w:r>
          </w:p>
        </w:tc>
        <w:tc>
          <w:tcPr>
            <w:tcW w:w="1559" w:type="dxa"/>
          </w:tcPr>
          <w:p w:rsidR="00EF70C3" w:rsidRDefault="00EF70C3" w:rsidP="000179A5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EF70C3" w:rsidRPr="000E014D" w:rsidRDefault="008F2E2B" w:rsidP="000179A5">
            <w:r>
              <w:t>€ HT</w:t>
            </w:r>
            <w:r w:rsidR="008E1E76">
              <w:t xml:space="preserve"> PU</w:t>
            </w:r>
          </w:p>
        </w:tc>
      </w:tr>
      <w:tr w:rsidR="00EF70C3" w:rsidRPr="000E014D" w:rsidTr="000179A5">
        <w:tc>
          <w:tcPr>
            <w:tcW w:w="6771" w:type="dxa"/>
          </w:tcPr>
          <w:p w:rsidR="00EF70C3" w:rsidRDefault="00EF70C3" w:rsidP="000179A5"/>
        </w:tc>
        <w:tc>
          <w:tcPr>
            <w:tcW w:w="1559" w:type="dxa"/>
          </w:tcPr>
          <w:p w:rsidR="00EF70C3" w:rsidRDefault="00EF70C3" w:rsidP="000179A5">
            <w:pPr>
              <w:tabs>
                <w:tab w:val="left" w:pos="2655"/>
              </w:tabs>
            </w:pPr>
          </w:p>
        </w:tc>
        <w:tc>
          <w:tcPr>
            <w:tcW w:w="1417" w:type="dxa"/>
          </w:tcPr>
          <w:p w:rsidR="00EF70C3" w:rsidRPr="000E014D" w:rsidRDefault="00EF70C3" w:rsidP="000179A5"/>
        </w:tc>
      </w:tr>
    </w:tbl>
    <w:p w:rsidR="004C2B80" w:rsidRDefault="004C2B80" w:rsidP="00B0774E">
      <w:pPr>
        <w:rPr>
          <w:b/>
          <w:i/>
          <w:sz w:val="28"/>
          <w:u w:val="single"/>
        </w:rPr>
      </w:pPr>
    </w:p>
    <w:p w:rsidR="00D71F9E" w:rsidRDefault="00D71F9E" w:rsidP="00D71F9E">
      <w:pPr>
        <w:jc w:val="center"/>
        <w:rPr>
          <w:b/>
          <w:u w:val="single"/>
        </w:rPr>
      </w:pPr>
    </w:p>
    <w:p w:rsidR="00D71F9E" w:rsidRPr="003D3BE1" w:rsidRDefault="00D71F9E" w:rsidP="00D71F9E">
      <w:pPr>
        <w:jc w:val="center"/>
        <w:rPr>
          <w:b/>
          <w:u w:val="single"/>
        </w:rPr>
      </w:pPr>
      <w:r w:rsidRPr="003D3BE1">
        <w:rPr>
          <w:b/>
          <w:u w:val="single"/>
        </w:rPr>
        <w:t>FORMULE ET CONDITION DE REVISION DES PRIX</w:t>
      </w:r>
    </w:p>
    <w:p w:rsidR="00D71F9E" w:rsidRDefault="00D71F9E" w:rsidP="00D71F9E"/>
    <w:tbl>
      <w:tblPr>
        <w:tblW w:w="9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74"/>
      </w:tblGrid>
      <w:tr w:rsidR="00D71F9E" w:rsidRPr="00DA3E3A" w:rsidTr="00D71F9E">
        <w:trPr>
          <w:trHeight w:val="239"/>
        </w:trPr>
        <w:tc>
          <w:tcPr>
            <w:tcW w:w="9874" w:type="dxa"/>
          </w:tcPr>
          <w:p w:rsidR="00D71F9E" w:rsidRPr="00DA3E3A" w:rsidRDefault="00D71F9E" w:rsidP="00C859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 (à inscrire ci-dessous)</w:t>
            </w:r>
          </w:p>
        </w:tc>
      </w:tr>
      <w:tr w:rsidR="00D71F9E" w:rsidRPr="00DA3E3A" w:rsidTr="00D71F9E">
        <w:trPr>
          <w:trHeight w:val="239"/>
        </w:trPr>
        <w:tc>
          <w:tcPr>
            <w:tcW w:w="9874" w:type="dxa"/>
          </w:tcPr>
          <w:p w:rsidR="00D71F9E" w:rsidRDefault="00D71F9E" w:rsidP="00C859E7"/>
          <w:p w:rsidR="00D71F9E" w:rsidRDefault="00D71F9E" w:rsidP="00C859E7"/>
          <w:p w:rsidR="00D71F9E" w:rsidRDefault="00D71F9E" w:rsidP="00C859E7"/>
          <w:p w:rsidR="00D71F9E" w:rsidRDefault="00D71F9E" w:rsidP="00C859E7"/>
          <w:p w:rsidR="00D71F9E" w:rsidRDefault="00D71F9E" w:rsidP="00C859E7"/>
          <w:p w:rsidR="00D71F9E" w:rsidRDefault="00D71F9E" w:rsidP="00C859E7"/>
          <w:p w:rsidR="00D71F9E" w:rsidRDefault="00D71F9E" w:rsidP="00C859E7"/>
          <w:p w:rsidR="00D71F9E" w:rsidRPr="00E7328B" w:rsidRDefault="00D71F9E" w:rsidP="00C859E7"/>
        </w:tc>
      </w:tr>
    </w:tbl>
    <w:p w:rsidR="00D71F9E" w:rsidRPr="006D4FEE" w:rsidRDefault="00D71F9E" w:rsidP="00D71F9E">
      <w:pPr>
        <w:rPr>
          <w:b/>
          <w:i/>
          <w:sz w:val="28"/>
          <w:u w:val="single"/>
        </w:rPr>
      </w:pPr>
    </w:p>
    <w:sectPr w:rsidR="00D71F9E" w:rsidRPr="006D4FEE" w:rsidSect="00D71F9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568" w:right="1558" w:bottom="851" w:left="993" w:header="227" w:footer="0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525" w:rsidRDefault="00C64525" w:rsidP="006F2AF2">
      <w:r>
        <w:separator/>
      </w:r>
    </w:p>
  </w:endnote>
  <w:endnote w:type="continuationSeparator" w:id="0">
    <w:p w:rsidR="00C64525" w:rsidRDefault="00C64525" w:rsidP="006F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F7" w:rsidRDefault="00525CC1" w:rsidP="003A35D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B6AF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7B6AF7">
      <w:rPr>
        <w:rStyle w:val="Numrodepage"/>
        <w:noProof/>
      </w:rPr>
      <w:t>4</w:t>
    </w:r>
    <w:r>
      <w:rPr>
        <w:rStyle w:val="Numrodepage"/>
      </w:rPr>
      <w:fldChar w:fldCharType="end"/>
    </w:r>
  </w:p>
  <w:p w:rsidR="007B6AF7" w:rsidRDefault="007B6AF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F7" w:rsidRDefault="00525CC1" w:rsidP="00EB42A7">
    <w:pPr>
      <w:pStyle w:val="Pieddepage"/>
      <w:framePr w:wrap="around" w:vAnchor="text" w:hAnchor="page" w:x="10096" w:y="-1"/>
      <w:rPr>
        <w:rStyle w:val="Numrodepage"/>
      </w:rPr>
    </w:pPr>
    <w:r>
      <w:rPr>
        <w:rStyle w:val="Numrodepage"/>
      </w:rPr>
      <w:fldChar w:fldCharType="begin"/>
    </w:r>
    <w:r w:rsidR="007B6AF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B71F8">
      <w:rPr>
        <w:rStyle w:val="Numrodepage"/>
        <w:noProof/>
      </w:rPr>
      <w:t>1</w:t>
    </w:r>
    <w:r>
      <w:rPr>
        <w:rStyle w:val="Numrodepage"/>
      </w:rPr>
      <w:fldChar w:fldCharType="end"/>
    </w:r>
  </w:p>
  <w:p w:rsidR="007B6AF7" w:rsidRDefault="007B6AF7" w:rsidP="003A35D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F7" w:rsidRDefault="007B6AF7">
    <w:pPr>
      <w:pStyle w:val="Pieddepage"/>
      <w:jc w:val="right"/>
    </w:pPr>
  </w:p>
  <w:p w:rsidR="007B6AF7" w:rsidRDefault="007B6A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525" w:rsidRDefault="00C64525" w:rsidP="006F2AF2">
      <w:r>
        <w:separator/>
      </w:r>
    </w:p>
  </w:footnote>
  <w:footnote w:type="continuationSeparator" w:id="0">
    <w:p w:rsidR="00C64525" w:rsidRDefault="00C64525" w:rsidP="006F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F7" w:rsidRDefault="007B6AF7" w:rsidP="00881C03">
    <w:pPr>
      <w:pStyle w:val="En-tte"/>
      <w:tabs>
        <w:tab w:val="clear" w:pos="4536"/>
        <w:tab w:val="clear" w:pos="9072"/>
        <w:tab w:val="left" w:pos="181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465E"/>
    <w:multiLevelType w:val="hybridMultilevel"/>
    <w:tmpl w:val="92E4C4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7E2923"/>
    <w:multiLevelType w:val="hybridMultilevel"/>
    <w:tmpl w:val="9B28D1C2"/>
    <w:lvl w:ilvl="0" w:tplc="F15E42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A660C3"/>
    <w:multiLevelType w:val="hybridMultilevel"/>
    <w:tmpl w:val="B8005F42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color w:val="000000"/>
        <w:spacing w:val="-20"/>
        <w:w w:val="1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1C6FE7"/>
    <w:multiLevelType w:val="hybridMultilevel"/>
    <w:tmpl w:val="91E0E86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86AC3"/>
    <w:multiLevelType w:val="hybridMultilevel"/>
    <w:tmpl w:val="25A2211C"/>
    <w:lvl w:ilvl="0" w:tplc="96A24E48">
      <w:start w:val="1"/>
      <w:numFmt w:val="bullet"/>
      <w:lvlText w:val="€"/>
      <w:lvlJc w:val="right"/>
      <w:pPr>
        <w:ind w:left="144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F01601"/>
    <w:multiLevelType w:val="hybridMultilevel"/>
    <w:tmpl w:val="9ED02A8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DD0B81"/>
    <w:multiLevelType w:val="hybridMultilevel"/>
    <w:tmpl w:val="843A0454"/>
    <w:lvl w:ilvl="0" w:tplc="06BEEB4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C11D99"/>
    <w:multiLevelType w:val="hybridMultilevel"/>
    <w:tmpl w:val="9C38A18A"/>
    <w:lvl w:ilvl="0" w:tplc="8EC0F2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B568A"/>
    <w:multiLevelType w:val="hybridMultilevel"/>
    <w:tmpl w:val="80BC2B74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color w:val="000000"/>
        <w:spacing w:val="-20"/>
        <w:w w:val="1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EF1DFC"/>
    <w:multiLevelType w:val="hybridMultilevel"/>
    <w:tmpl w:val="14E86E8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15256"/>
    <w:multiLevelType w:val="hybridMultilevel"/>
    <w:tmpl w:val="30185DE0"/>
    <w:lvl w:ilvl="0" w:tplc="0DF25416">
      <w:start w:val="5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F04DE9"/>
    <w:multiLevelType w:val="hybridMultilevel"/>
    <w:tmpl w:val="16D402A8"/>
    <w:lvl w:ilvl="0" w:tplc="85160AD6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AE368C"/>
    <w:multiLevelType w:val="hybridMultilevel"/>
    <w:tmpl w:val="6AE081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CCB"/>
    <w:multiLevelType w:val="hybridMultilevel"/>
    <w:tmpl w:val="1D3E36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7F5"/>
    <w:multiLevelType w:val="hybridMultilevel"/>
    <w:tmpl w:val="48069F0E"/>
    <w:lvl w:ilvl="0" w:tplc="96A24E48">
      <w:start w:val="1"/>
      <w:numFmt w:val="bullet"/>
      <w:lvlText w:val="€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723168"/>
    <w:multiLevelType w:val="hybridMultilevel"/>
    <w:tmpl w:val="E7649C0C"/>
    <w:lvl w:ilvl="0" w:tplc="223EF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63FAA">
      <w:numFmt w:val="none"/>
      <w:lvlText w:val=""/>
      <w:lvlJc w:val="left"/>
      <w:pPr>
        <w:tabs>
          <w:tab w:val="num" w:pos="360"/>
        </w:tabs>
      </w:pPr>
    </w:lvl>
    <w:lvl w:ilvl="2" w:tplc="A6E04F16">
      <w:numFmt w:val="none"/>
      <w:lvlText w:val=""/>
      <w:lvlJc w:val="left"/>
      <w:pPr>
        <w:tabs>
          <w:tab w:val="num" w:pos="360"/>
        </w:tabs>
      </w:pPr>
    </w:lvl>
    <w:lvl w:ilvl="3" w:tplc="6A2C7106">
      <w:numFmt w:val="none"/>
      <w:lvlText w:val=""/>
      <w:lvlJc w:val="left"/>
      <w:pPr>
        <w:tabs>
          <w:tab w:val="num" w:pos="360"/>
        </w:tabs>
      </w:pPr>
    </w:lvl>
    <w:lvl w:ilvl="4" w:tplc="5622DD94">
      <w:numFmt w:val="none"/>
      <w:lvlText w:val=""/>
      <w:lvlJc w:val="left"/>
      <w:pPr>
        <w:tabs>
          <w:tab w:val="num" w:pos="360"/>
        </w:tabs>
      </w:pPr>
    </w:lvl>
    <w:lvl w:ilvl="5" w:tplc="311A2DCE">
      <w:numFmt w:val="none"/>
      <w:lvlText w:val=""/>
      <w:lvlJc w:val="left"/>
      <w:pPr>
        <w:tabs>
          <w:tab w:val="num" w:pos="360"/>
        </w:tabs>
      </w:pPr>
    </w:lvl>
    <w:lvl w:ilvl="6" w:tplc="930A82BE">
      <w:numFmt w:val="none"/>
      <w:lvlText w:val=""/>
      <w:lvlJc w:val="left"/>
      <w:pPr>
        <w:tabs>
          <w:tab w:val="num" w:pos="360"/>
        </w:tabs>
      </w:pPr>
    </w:lvl>
    <w:lvl w:ilvl="7" w:tplc="1E2A821E">
      <w:numFmt w:val="none"/>
      <w:lvlText w:val=""/>
      <w:lvlJc w:val="left"/>
      <w:pPr>
        <w:tabs>
          <w:tab w:val="num" w:pos="360"/>
        </w:tabs>
      </w:pPr>
    </w:lvl>
    <w:lvl w:ilvl="8" w:tplc="43AA60F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02D3CE9"/>
    <w:multiLevelType w:val="hybridMultilevel"/>
    <w:tmpl w:val="CAD25242"/>
    <w:lvl w:ilvl="0" w:tplc="96A24E48">
      <w:start w:val="1"/>
      <w:numFmt w:val="bullet"/>
      <w:lvlText w:val="€"/>
      <w:lvlJc w:val="right"/>
      <w:pPr>
        <w:ind w:left="225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BA0B32"/>
    <w:multiLevelType w:val="hybridMultilevel"/>
    <w:tmpl w:val="78DE65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4529B"/>
    <w:multiLevelType w:val="hybridMultilevel"/>
    <w:tmpl w:val="7224713E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703525"/>
    <w:multiLevelType w:val="hybridMultilevel"/>
    <w:tmpl w:val="408CB07C"/>
    <w:lvl w:ilvl="0" w:tplc="758CD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B01FE"/>
    <w:multiLevelType w:val="hybridMultilevel"/>
    <w:tmpl w:val="4CC8ED26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color w:val="000000"/>
        <w:spacing w:val="-20"/>
        <w:w w:val="1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026FE0"/>
    <w:multiLevelType w:val="multilevel"/>
    <w:tmpl w:val="6C9401A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2" w15:restartNumberingAfterBreak="0">
    <w:nsid w:val="598D3002"/>
    <w:multiLevelType w:val="hybridMultilevel"/>
    <w:tmpl w:val="DAC2BE7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31782"/>
    <w:multiLevelType w:val="hybridMultilevel"/>
    <w:tmpl w:val="F2204598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color w:val="000000"/>
        <w:spacing w:val="-20"/>
        <w:w w:val="1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A0D7AAD"/>
    <w:multiLevelType w:val="hybridMultilevel"/>
    <w:tmpl w:val="21A6686C"/>
    <w:lvl w:ilvl="0" w:tplc="96A24E48">
      <w:start w:val="1"/>
      <w:numFmt w:val="bullet"/>
      <w:lvlText w:val="€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329738E"/>
    <w:multiLevelType w:val="hybridMultilevel"/>
    <w:tmpl w:val="9CDAC9D8"/>
    <w:lvl w:ilvl="0" w:tplc="96A24E48">
      <w:start w:val="1"/>
      <w:numFmt w:val="bullet"/>
      <w:lvlText w:val="€"/>
      <w:lvlJc w:val="right"/>
      <w:pPr>
        <w:ind w:left="28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4C77589"/>
    <w:multiLevelType w:val="hybridMultilevel"/>
    <w:tmpl w:val="BACCD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50410CF"/>
    <w:multiLevelType w:val="hybridMultilevel"/>
    <w:tmpl w:val="2A961D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57A5179"/>
    <w:multiLevelType w:val="hybridMultilevel"/>
    <w:tmpl w:val="C2689B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03D3D"/>
    <w:multiLevelType w:val="hybridMultilevel"/>
    <w:tmpl w:val="1EC0F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D2D0A"/>
    <w:multiLevelType w:val="hybridMultilevel"/>
    <w:tmpl w:val="C7629D5A"/>
    <w:lvl w:ilvl="0" w:tplc="260C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8115C"/>
    <w:multiLevelType w:val="multilevel"/>
    <w:tmpl w:val="3C1EAB3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8243E35"/>
    <w:multiLevelType w:val="hybridMultilevel"/>
    <w:tmpl w:val="69FC527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E595F"/>
    <w:multiLevelType w:val="hybridMultilevel"/>
    <w:tmpl w:val="AC6E9EFE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color w:val="000000"/>
        <w:spacing w:val="-20"/>
        <w:w w:val="1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C5C16F4"/>
    <w:multiLevelType w:val="hybridMultilevel"/>
    <w:tmpl w:val="3B20C7A4"/>
    <w:lvl w:ilvl="0" w:tplc="76400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31370"/>
    <w:multiLevelType w:val="multilevel"/>
    <w:tmpl w:val="E4449F6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FB0654A"/>
    <w:multiLevelType w:val="hybridMultilevel"/>
    <w:tmpl w:val="3F74CAAC"/>
    <w:lvl w:ilvl="0" w:tplc="96A24E48">
      <w:start w:val="1"/>
      <w:numFmt w:val="bullet"/>
      <w:lvlText w:val="€"/>
      <w:lvlJc w:val="right"/>
      <w:pPr>
        <w:ind w:left="291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6"/>
  </w:num>
  <w:num w:numId="3">
    <w:abstractNumId w:val="21"/>
  </w:num>
  <w:num w:numId="4">
    <w:abstractNumId w:val="35"/>
  </w:num>
  <w:num w:numId="5">
    <w:abstractNumId w:val="31"/>
  </w:num>
  <w:num w:numId="6">
    <w:abstractNumId w:val="26"/>
  </w:num>
  <w:num w:numId="7">
    <w:abstractNumId w:val="10"/>
  </w:num>
  <w:num w:numId="8">
    <w:abstractNumId w:val="0"/>
  </w:num>
  <w:num w:numId="9">
    <w:abstractNumId w:val="3"/>
  </w:num>
  <w:num w:numId="10">
    <w:abstractNumId w:val="13"/>
  </w:num>
  <w:num w:numId="11">
    <w:abstractNumId w:val="24"/>
  </w:num>
  <w:num w:numId="12">
    <w:abstractNumId w:val="4"/>
  </w:num>
  <w:num w:numId="13">
    <w:abstractNumId w:val="14"/>
  </w:num>
  <w:num w:numId="14">
    <w:abstractNumId w:val="16"/>
  </w:num>
  <w:num w:numId="15">
    <w:abstractNumId w:val="25"/>
  </w:num>
  <w:num w:numId="16">
    <w:abstractNumId w:val="36"/>
  </w:num>
  <w:num w:numId="17">
    <w:abstractNumId w:val="1"/>
  </w:num>
  <w:num w:numId="18">
    <w:abstractNumId w:val="30"/>
  </w:num>
  <w:num w:numId="19">
    <w:abstractNumId w:val="15"/>
  </w:num>
  <w:num w:numId="20">
    <w:abstractNumId w:val="27"/>
  </w:num>
  <w:num w:numId="21">
    <w:abstractNumId w:val="2"/>
  </w:num>
  <w:num w:numId="22">
    <w:abstractNumId w:val="33"/>
  </w:num>
  <w:num w:numId="23">
    <w:abstractNumId w:val="8"/>
  </w:num>
  <w:num w:numId="24">
    <w:abstractNumId w:val="23"/>
  </w:num>
  <w:num w:numId="25">
    <w:abstractNumId w:val="20"/>
  </w:num>
  <w:num w:numId="26">
    <w:abstractNumId w:val="29"/>
  </w:num>
  <w:num w:numId="27">
    <w:abstractNumId w:val="11"/>
  </w:num>
  <w:num w:numId="28">
    <w:abstractNumId w:val="5"/>
  </w:num>
  <w:num w:numId="29">
    <w:abstractNumId w:val="17"/>
  </w:num>
  <w:num w:numId="30">
    <w:abstractNumId w:val="12"/>
  </w:num>
  <w:num w:numId="31">
    <w:abstractNumId w:val="22"/>
  </w:num>
  <w:num w:numId="32">
    <w:abstractNumId w:val="32"/>
  </w:num>
  <w:num w:numId="33">
    <w:abstractNumId w:val="9"/>
  </w:num>
  <w:num w:numId="34">
    <w:abstractNumId w:val="28"/>
  </w:num>
  <w:num w:numId="35">
    <w:abstractNumId w:val="18"/>
  </w:num>
  <w:num w:numId="36">
    <w:abstractNumId w:val="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B52"/>
    <w:rsid w:val="00002187"/>
    <w:rsid w:val="00002995"/>
    <w:rsid w:val="00005439"/>
    <w:rsid w:val="00006037"/>
    <w:rsid w:val="00013A0E"/>
    <w:rsid w:val="000141DD"/>
    <w:rsid w:val="00020074"/>
    <w:rsid w:val="00020EC5"/>
    <w:rsid w:val="00021630"/>
    <w:rsid w:val="0002326B"/>
    <w:rsid w:val="0002388A"/>
    <w:rsid w:val="00024971"/>
    <w:rsid w:val="000259DE"/>
    <w:rsid w:val="000362E8"/>
    <w:rsid w:val="00037559"/>
    <w:rsid w:val="00044ED7"/>
    <w:rsid w:val="00046615"/>
    <w:rsid w:val="000501D1"/>
    <w:rsid w:val="00050CB7"/>
    <w:rsid w:val="00051E34"/>
    <w:rsid w:val="00052116"/>
    <w:rsid w:val="00056C17"/>
    <w:rsid w:val="00057DF5"/>
    <w:rsid w:val="00063BFB"/>
    <w:rsid w:val="00064086"/>
    <w:rsid w:val="00065667"/>
    <w:rsid w:val="000701E0"/>
    <w:rsid w:val="00073BDC"/>
    <w:rsid w:val="0008081C"/>
    <w:rsid w:val="00080B69"/>
    <w:rsid w:val="00080C43"/>
    <w:rsid w:val="00082DE7"/>
    <w:rsid w:val="00084469"/>
    <w:rsid w:val="00084520"/>
    <w:rsid w:val="000845B5"/>
    <w:rsid w:val="000866BE"/>
    <w:rsid w:val="00092621"/>
    <w:rsid w:val="000939AF"/>
    <w:rsid w:val="00094D77"/>
    <w:rsid w:val="00095FFF"/>
    <w:rsid w:val="000963BC"/>
    <w:rsid w:val="00096CD6"/>
    <w:rsid w:val="000A285B"/>
    <w:rsid w:val="000A2B74"/>
    <w:rsid w:val="000A516A"/>
    <w:rsid w:val="000A6683"/>
    <w:rsid w:val="000A70B9"/>
    <w:rsid w:val="000B1554"/>
    <w:rsid w:val="000B1B68"/>
    <w:rsid w:val="000B23B4"/>
    <w:rsid w:val="000B5DA1"/>
    <w:rsid w:val="000B71F8"/>
    <w:rsid w:val="000C01A8"/>
    <w:rsid w:val="000C084B"/>
    <w:rsid w:val="000C1EDF"/>
    <w:rsid w:val="000C21D9"/>
    <w:rsid w:val="000C2FDE"/>
    <w:rsid w:val="000C5C82"/>
    <w:rsid w:val="000C77E1"/>
    <w:rsid w:val="000D1C73"/>
    <w:rsid w:val="000D3066"/>
    <w:rsid w:val="000D33D1"/>
    <w:rsid w:val="000D502C"/>
    <w:rsid w:val="000E014D"/>
    <w:rsid w:val="000E1BDB"/>
    <w:rsid w:val="000E2C5B"/>
    <w:rsid w:val="000E2E4A"/>
    <w:rsid w:val="000E5ECB"/>
    <w:rsid w:val="000E5F18"/>
    <w:rsid w:val="000E7060"/>
    <w:rsid w:val="000F423B"/>
    <w:rsid w:val="000F4783"/>
    <w:rsid w:val="000F4ABA"/>
    <w:rsid w:val="000F638E"/>
    <w:rsid w:val="000F6D9A"/>
    <w:rsid w:val="000F704A"/>
    <w:rsid w:val="00105113"/>
    <w:rsid w:val="001058AB"/>
    <w:rsid w:val="00106CDE"/>
    <w:rsid w:val="00106CF7"/>
    <w:rsid w:val="001074E3"/>
    <w:rsid w:val="0011177A"/>
    <w:rsid w:val="001124DC"/>
    <w:rsid w:val="001131CD"/>
    <w:rsid w:val="00126DA1"/>
    <w:rsid w:val="00126ED9"/>
    <w:rsid w:val="001273C7"/>
    <w:rsid w:val="001277F3"/>
    <w:rsid w:val="0012789E"/>
    <w:rsid w:val="00131916"/>
    <w:rsid w:val="00132419"/>
    <w:rsid w:val="00132E03"/>
    <w:rsid w:val="00142149"/>
    <w:rsid w:val="001444FA"/>
    <w:rsid w:val="001457E5"/>
    <w:rsid w:val="00147399"/>
    <w:rsid w:val="001518D9"/>
    <w:rsid w:val="00152C45"/>
    <w:rsid w:val="00156E41"/>
    <w:rsid w:val="001619C1"/>
    <w:rsid w:val="001619F8"/>
    <w:rsid w:val="00163314"/>
    <w:rsid w:val="00164254"/>
    <w:rsid w:val="00167CEB"/>
    <w:rsid w:val="0017282A"/>
    <w:rsid w:val="001742DD"/>
    <w:rsid w:val="0017434B"/>
    <w:rsid w:val="00181352"/>
    <w:rsid w:val="001863AC"/>
    <w:rsid w:val="00186E50"/>
    <w:rsid w:val="00187CCB"/>
    <w:rsid w:val="001906A3"/>
    <w:rsid w:val="001949A6"/>
    <w:rsid w:val="00197D73"/>
    <w:rsid w:val="001A04A9"/>
    <w:rsid w:val="001A67BE"/>
    <w:rsid w:val="001B0A7D"/>
    <w:rsid w:val="001B3AA8"/>
    <w:rsid w:val="001B3C6F"/>
    <w:rsid w:val="001B5938"/>
    <w:rsid w:val="001C2F92"/>
    <w:rsid w:val="001C5F10"/>
    <w:rsid w:val="001C7B97"/>
    <w:rsid w:val="001D2364"/>
    <w:rsid w:val="001D34A1"/>
    <w:rsid w:val="001D35EF"/>
    <w:rsid w:val="001D3FD0"/>
    <w:rsid w:val="001D6A99"/>
    <w:rsid w:val="001D6BD1"/>
    <w:rsid w:val="001D70CC"/>
    <w:rsid w:val="001E04E0"/>
    <w:rsid w:val="001E0D12"/>
    <w:rsid w:val="001E2ABE"/>
    <w:rsid w:val="001E3AB9"/>
    <w:rsid w:val="001E3F6E"/>
    <w:rsid w:val="001E60DD"/>
    <w:rsid w:val="00201E2F"/>
    <w:rsid w:val="00204327"/>
    <w:rsid w:val="0021049B"/>
    <w:rsid w:val="00215133"/>
    <w:rsid w:val="002171B9"/>
    <w:rsid w:val="002219CA"/>
    <w:rsid w:val="0022315C"/>
    <w:rsid w:val="00225BE7"/>
    <w:rsid w:val="0022734C"/>
    <w:rsid w:val="00232AA0"/>
    <w:rsid w:val="0024382F"/>
    <w:rsid w:val="002466B9"/>
    <w:rsid w:val="0025189B"/>
    <w:rsid w:val="00253A9A"/>
    <w:rsid w:val="00254DDF"/>
    <w:rsid w:val="00265BC0"/>
    <w:rsid w:val="002700D9"/>
    <w:rsid w:val="002743FF"/>
    <w:rsid w:val="00275E77"/>
    <w:rsid w:val="002851FF"/>
    <w:rsid w:val="002861B1"/>
    <w:rsid w:val="00286DCC"/>
    <w:rsid w:val="00290373"/>
    <w:rsid w:val="002919FC"/>
    <w:rsid w:val="002961AB"/>
    <w:rsid w:val="002A1412"/>
    <w:rsid w:val="002A437A"/>
    <w:rsid w:val="002B3BE2"/>
    <w:rsid w:val="002C0420"/>
    <w:rsid w:val="002C36A1"/>
    <w:rsid w:val="002C429C"/>
    <w:rsid w:val="002C5141"/>
    <w:rsid w:val="002E2A15"/>
    <w:rsid w:val="002E63D1"/>
    <w:rsid w:val="002E6759"/>
    <w:rsid w:val="002F29C2"/>
    <w:rsid w:val="003008A7"/>
    <w:rsid w:val="003039F8"/>
    <w:rsid w:val="00305B9D"/>
    <w:rsid w:val="00306CF8"/>
    <w:rsid w:val="00310A7C"/>
    <w:rsid w:val="00311DED"/>
    <w:rsid w:val="00312507"/>
    <w:rsid w:val="0031365C"/>
    <w:rsid w:val="003158F0"/>
    <w:rsid w:val="00321350"/>
    <w:rsid w:val="00322ADF"/>
    <w:rsid w:val="00322B82"/>
    <w:rsid w:val="0033063C"/>
    <w:rsid w:val="0033326F"/>
    <w:rsid w:val="003336F8"/>
    <w:rsid w:val="003337F2"/>
    <w:rsid w:val="00335662"/>
    <w:rsid w:val="00335F15"/>
    <w:rsid w:val="00336C54"/>
    <w:rsid w:val="00341BE9"/>
    <w:rsid w:val="00343D2B"/>
    <w:rsid w:val="00345AA0"/>
    <w:rsid w:val="0035117C"/>
    <w:rsid w:val="00351DD8"/>
    <w:rsid w:val="00352548"/>
    <w:rsid w:val="00356AE3"/>
    <w:rsid w:val="003611FF"/>
    <w:rsid w:val="003619DF"/>
    <w:rsid w:val="0036205D"/>
    <w:rsid w:val="003646C8"/>
    <w:rsid w:val="00366D9E"/>
    <w:rsid w:val="00370B24"/>
    <w:rsid w:val="003744C7"/>
    <w:rsid w:val="00374A95"/>
    <w:rsid w:val="00375968"/>
    <w:rsid w:val="00376BE6"/>
    <w:rsid w:val="0038075A"/>
    <w:rsid w:val="00382AAB"/>
    <w:rsid w:val="00382BDC"/>
    <w:rsid w:val="00383373"/>
    <w:rsid w:val="00386187"/>
    <w:rsid w:val="00387401"/>
    <w:rsid w:val="003917DC"/>
    <w:rsid w:val="00395089"/>
    <w:rsid w:val="00396277"/>
    <w:rsid w:val="00397E0D"/>
    <w:rsid w:val="003A00A5"/>
    <w:rsid w:val="003A03B1"/>
    <w:rsid w:val="003A234F"/>
    <w:rsid w:val="003A2BC7"/>
    <w:rsid w:val="003A35D7"/>
    <w:rsid w:val="003A369A"/>
    <w:rsid w:val="003A7F21"/>
    <w:rsid w:val="003A7F26"/>
    <w:rsid w:val="003B2D38"/>
    <w:rsid w:val="003B4A15"/>
    <w:rsid w:val="003B5FD3"/>
    <w:rsid w:val="003B65F0"/>
    <w:rsid w:val="003B6BE5"/>
    <w:rsid w:val="003C0126"/>
    <w:rsid w:val="003C33F7"/>
    <w:rsid w:val="003C5847"/>
    <w:rsid w:val="003C68C9"/>
    <w:rsid w:val="003D27E2"/>
    <w:rsid w:val="003D466E"/>
    <w:rsid w:val="003D6F39"/>
    <w:rsid w:val="003D7FAD"/>
    <w:rsid w:val="003E74E3"/>
    <w:rsid w:val="003F203D"/>
    <w:rsid w:val="003F29A7"/>
    <w:rsid w:val="003F71AD"/>
    <w:rsid w:val="003F736A"/>
    <w:rsid w:val="00400B3D"/>
    <w:rsid w:val="00403E3D"/>
    <w:rsid w:val="00406106"/>
    <w:rsid w:val="00406451"/>
    <w:rsid w:val="00407E13"/>
    <w:rsid w:val="00410FA3"/>
    <w:rsid w:val="00413C11"/>
    <w:rsid w:val="00414158"/>
    <w:rsid w:val="00414620"/>
    <w:rsid w:val="00420CB9"/>
    <w:rsid w:val="00425326"/>
    <w:rsid w:val="00425C29"/>
    <w:rsid w:val="00430273"/>
    <w:rsid w:val="00431C10"/>
    <w:rsid w:val="004326AD"/>
    <w:rsid w:val="0043476D"/>
    <w:rsid w:val="00437F02"/>
    <w:rsid w:val="004409A8"/>
    <w:rsid w:val="00441E4E"/>
    <w:rsid w:val="004422A3"/>
    <w:rsid w:val="00442BBE"/>
    <w:rsid w:val="004440B0"/>
    <w:rsid w:val="00444573"/>
    <w:rsid w:val="00447272"/>
    <w:rsid w:val="00452B57"/>
    <w:rsid w:val="00455861"/>
    <w:rsid w:val="0046167F"/>
    <w:rsid w:val="00464584"/>
    <w:rsid w:val="00465A55"/>
    <w:rsid w:val="0047107F"/>
    <w:rsid w:val="0047141A"/>
    <w:rsid w:val="00473627"/>
    <w:rsid w:val="0047777E"/>
    <w:rsid w:val="00487593"/>
    <w:rsid w:val="004915F0"/>
    <w:rsid w:val="00491F1C"/>
    <w:rsid w:val="00493351"/>
    <w:rsid w:val="004941B9"/>
    <w:rsid w:val="004968C0"/>
    <w:rsid w:val="00497058"/>
    <w:rsid w:val="00497BCA"/>
    <w:rsid w:val="004B2182"/>
    <w:rsid w:val="004B312F"/>
    <w:rsid w:val="004B34F2"/>
    <w:rsid w:val="004B53DC"/>
    <w:rsid w:val="004C0DAD"/>
    <w:rsid w:val="004C28FA"/>
    <w:rsid w:val="004C2B80"/>
    <w:rsid w:val="004C39BB"/>
    <w:rsid w:val="004C4A13"/>
    <w:rsid w:val="004C5C55"/>
    <w:rsid w:val="004D2E87"/>
    <w:rsid w:val="004E0DB8"/>
    <w:rsid w:val="004E20C8"/>
    <w:rsid w:val="004E3199"/>
    <w:rsid w:val="004E4DB0"/>
    <w:rsid w:val="004E599C"/>
    <w:rsid w:val="004F0DAE"/>
    <w:rsid w:val="004F1487"/>
    <w:rsid w:val="004F2456"/>
    <w:rsid w:val="004F497A"/>
    <w:rsid w:val="00501D82"/>
    <w:rsid w:val="0050354F"/>
    <w:rsid w:val="00503A83"/>
    <w:rsid w:val="005057AC"/>
    <w:rsid w:val="005069FE"/>
    <w:rsid w:val="0051335E"/>
    <w:rsid w:val="00513753"/>
    <w:rsid w:val="00514549"/>
    <w:rsid w:val="00515678"/>
    <w:rsid w:val="00517D4A"/>
    <w:rsid w:val="00520F14"/>
    <w:rsid w:val="00521833"/>
    <w:rsid w:val="005242D1"/>
    <w:rsid w:val="00525CC1"/>
    <w:rsid w:val="005276E8"/>
    <w:rsid w:val="00533160"/>
    <w:rsid w:val="00534911"/>
    <w:rsid w:val="005406E1"/>
    <w:rsid w:val="00540E4A"/>
    <w:rsid w:val="005427BD"/>
    <w:rsid w:val="0054489D"/>
    <w:rsid w:val="00547CD8"/>
    <w:rsid w:val="00552330"/>
    <w:rsid w:val="00554B63"/>
    <w:rsid w:val="005657D3"/>
    <w:rsid w:val="005723B8"/>
    <w:rsid w:val="00572461"/>
    <w:rsid w:val="005749F4"/>
    <w:rsid w:val="005775B3"/>
    <w:rsid w:val="00583288"/>
    <w:rsid w:val="00584509"/>
    <w:rsid w:val="00586C8E"/>
    <w:rsid w:val="00586D37"/>
    <w:rsid w:val="00587E39"/>
    <w:rsid w:val="0059004A"/>
    <w:rsid w:val="00590073"/>
    <w:rsid w:val="0059158A"/>
    <w:rsid w:val="00592842"/>
    <w:rsid w:val="00595E5C"/>
    <w:rsid w:val="005A3A9A"/>
    <w:rsid w:val="005A6BDA"/>
    <w:rsid w:val="005A6CC4"/>
    <w:rsid w:val="005A72F1"/>
    <w:rsid w:val="005B0ADB"/>
    <w:rsid w:val="005B284D"/>
    <w:rsid w:val="005B2E81"/>
    <w:rsid w:val="005B327D"/>
    <w:rsid w:val="005B38E3"/>
    <w:rsid w:val="005B4575"/>
    <w:rsid w:val="005B4FB5"/>
    <w:rsid w:val="005B64F2"/>
    <w:rsid w:val="005B74AA"/>
    <w:rsid w:val="005C0838"/>
    <w:rsid w:val="005C1857"/>
    <w:rsid w:val="005D0F6C"/>
    <w:rsid w:val="005E002F"/>
    <w:rsid w:val="005E1163"/>
    <w:rsid w:val="005E6E96"/>
    <w:rsid w:val="005E7C22"/>
    <w:rsid w:val="005F06D6"/>
    <w:rsid w:val="005F1312"/>
    <w:rsid w:val="005F2498"/>
    <w:rsid w:val="00603A61"/>
    <w:rsid w:val="00617D2D"/>
    <w:rsid w:val="00621464"/>
    <w:rsid w:val="00621F80"/>
    <w:rsid w:val="0063085B"/>
    <w:rsid w:val="00631D39"/>
    <w:rsid w:val="00632F3E"/>
    <w:rsid w:val="00634009"/>
    <w:rsid w:val="00636AE5"/>
    <w:rsid w:val="006404A7"/>
    <w:rsid w:val="0064396E"/>
    <w:rsid w:val="00645000"/>
    <w:rsid w:val="006454CE"/>
    <w:rsid w:val="00650F7F"/>
    <w:rsid w:val="006532F1"/>
    <w:rsid w:val="00653859"/>
    <w:rsid w:val="00655967"/>
    <w:rsid w:val="00655A7D"/>
    <w:rsid w:val="00660D90"/>
    <w:rsid w:val="006630EA"/>
    <w:rsid w:val="00663414"/>
    <w:rsid w:val="00677E24"/>
    <w:rsid w:val="00681762"/>
    <w:rsid w:val="0069323B"/>
    <w:rsid w:val="00693961"/>
    <w:rsid w:val="006961B8"/>
    <w:rsid w:val="006A086A"/>
    <w:rsid w:val="006A0A5D"/>
    <w:rsid w:val="006A0C88"/>
    <w:rsid w:val="006A23DA"/>
    <w:rsid w:val="006A29CF"/>
    <w:rsid w:val="006A3ADD"/>
    <w:rsid w:val="006A6A2F"/>
    <w:rsid w:val="006A6C6D"/>
    <w:rsid w:val="006A6EAE"/>
    <w:rsid w:val="006B3AEC"/>
    <w:rsid w:val="006B64CD"/>
    <w:rsid w:val="006B7A5D"/>
    <w:rsid w:val="006C1130"/>
    <w:rsid w:val="006C12C0"/>
    <w:rsid w:val="006C14F3"/>
    <w:rsid w:val="006C3184"/>
    <w:rsid w:val="006C46EA"/>
    <w:rsid w:val="006C509F"/>
    <w:rsid w:val="006C74D7"/>
    <w:rsid w:val="006D0112"/>
    <w:rsid w:val="006D02D1"/>
    <w:rsid w:val="006D402A"/>
    <w:rsid w:val="006D4FEE"/>
    <w:rsid w:val="006E09D3"/>
    <w:rsid w:val="006E63EA"/>
    <w:rsid w:val="006E676A"/>
    <w:rsid w:val="006F226C"/>
    <w:rsid w:val="006F2663"/>
    <w:rsid w:val="006F28C0"/>
    <w:rsid w:val="006F2AF2"/>
    <w:rsid w:val="006F565E"/>
    <w:rsid w:val="00703A19"/>
    <w:rsid w:val="00703A27"/>
    <w:rsid w:val="007074AB"/>
    <w:rsid w:val="00707878"/>
    <w:rsid w:val="00710F58"/>
    <w:rsid w:val="007134D8"/>
    <w:rsid w:val="007146B1"/>
    <w:rsid w:val="00715DD1"/>
    <w:rsid w:val="00720C4D"/>
    <w:rsid w:val="00722DA9"/>
    <w:rsid w:val="0073181C"/>
    <w:rsid w:val="0073213C"/>
    <w:rsid w:val="007361A3"/>
    <w:rsid w:val="00743F91"/>
    <w:rsid w:val="00755BA1"/>
    <w:rsid w:val="00760ED1"/>
    <w:rsid w:val="007648C3"/>
    <w:rsid w:val="00764CB0"/>
    <w:rsid w:val="0076522F"/>
    <w:rsid w:val="00765C44"/>
    <w:rsid w:val="00766C06"/>
    <w:rsid w:val="00772B52"/>
    <w:rsid w:val="0077444F"/>
    <w:rsid w:val="0077494C"/>
    <w:rsid w:val="007807E4"/>
    <w:rsid w:val="00780932"/>
    <w:rsid w:val="00780A0D"/>
    <w:rsid w:val="007822BC"/>
    <w:rsid w:val="00785F6F"/>
    <w:rsid w:val="00786C23"/>
    <w:rsid w:val="00791FA9"/>
    <w:rsid w:val="0079299C"/>
    <w:rsid w:val="007A02CC"/>
    <w:rsid w:val="007A186F"/>
    <w:rsid w:val="007A1872"/>
    <w:rsid w:val="007A2989"/>
    <w:rsid w:val="007A7070"/>
    <w:rsid w:val="007B36FE"/>
    <w:rsid w:val="007B6AF7"/>
    <w:rsid w:val="007C33A8"/>
    <w:rsid w:val="007C5207"/>
    <w:rsid w:val="007C555A"/>
    <w:rsid w:val="007C5866"/>
    <w:rsid w:val="007D06CD"/>
    <w:rsid w:val="007D3C28"/>
    <w:rsid w:val="007D6AEA"/>
    <w:rsid w:val="007E112D"/>
    <w:rsid w:val="007E69A2"/>
    <w:rsid w:val="007E7E49"/>
    <w:rsid w:val="0080138E"/>
    <w:rsid w:val="0080532A"/>
    <w:rsid w:val="00810CE8"/>
    <w:rsid w:val="00812734"/>
    <w:rsid w:val="008139DA"/>
    <w:rsid w:val="0081702E"/>
    <w:rsid w:val="008231D8"/>
    <w:rsid w:val="008235E4"/>
    <w:rsid w:val="00823E36"/>
    <w:rsid w:val="008359C4"/>
    <w:rsid w:val="0084338B"/>
    <w:rsid w:val="00847368"/>
    <w:rsid w:val="00854A42"/>
    <w:rsid w:val="00854CF0"/>
    <w:rsid w:val="008558F0"/>
    <w:rsid w:val="00857D37"/>
    <w:rsid w:val="0086000F"/>
    <w:rsid w:val="008637C9"/>
    <w:rsid w:val="008723BA"/>
    <w:rsid w:val="00872E09"/>
    <w:rsid w:val="0087581C"/>
    <w:rsid w:val="008758E8"/>
    <w:rsid w:val="00875F8D"/>
    <w:rsid w:val="00876E63"/>
    <w:rsid w:val="00881C03"/>
    <w:rsid w:val="00882712"/>
    <w:rsid w:val="008842C7"/>
    <w:rsid w:val="00884B57"/>
    <w:rsid w:val="00886B9D"/>
    <w:rsid w:val="00890835"/>
    <w:rsid w:val="008930A6"/>
    <w:rsid w:val="00895C98"/>
    <w:rsid w:val="0089761C"/>
    <w:rsid w:val="008A1979"/>
    <w:rsid w:val="008A2D7D"/>
    <w:rsid w:val="008A4B04"/>
    <w:rsid w:val="008A6BCA"/>
    <w:rsid w:val="008B0F13"/>
    <w:rsid w:val="008B2E14"/>
    <w:rsid w:val="008B4B27"/>
    <w:rsid w:val="008B5AB1"/>
    <w:rsid w:val="008B5FC2"/>
    <w:rsid w:val="008B747D"/>
    <w:rsid w:val="008C111B"/>
    <w:rsid w:val="008C13DD"/>
    <w:rsid w:val="008C5540"/>
    <w:rsid w:val="008C60AB"/>
    <w:rsid w:val="008D0179"/>
    <w:rsid w:val="008D091B"/>
    <w:rsid w:val="008D1951"/>
    <w:rsid w:val="008D2945"/>
    <w:rsid w:val="008D4A83"/>
    <w:rsid w:val="008D5E35"/>
    <w:rsid w:val="008E0874"/>
    <w:rsid w:val="008E0AA5"/>
    <w:rsid w:val="008E1E76"/>
    <w:rsid w:val="008E7B5C"/>
    <w:rsid w:val="008F2E2B"/>
    <w:rsid w:val="008F6396"/>
    <w:rsid w:val="0090468A"/>
    <w:rsid w:val="0090747D"/>
    <w:rsid w:val="0091044E"/>
    <w:rsid w:val="00910A96"/>
    <w:rsid w:val="00910FA5"/>
    <w:rsid w:val="00912E89"/>
    <w:rsid w:val="00915862"/>
    <w:rsid w:val="00915DF9"/>
    <w:rsid w:val="00916508"/>
    <w:rsid w:val="009217F9"/>
    <w:rsid w:val="0092373F"/>
    <w:rsid w:val="009240A0"/>
    <w:rsid w:val="0092574E"/>
    <w:rsid w:val="00925A1C"/>
    <w:rsid w:val="00926560"/>
    <w:rsid w:val="00926C93"/>
    <w:rsid w:val="00927841"/>
    <w:rsid w:val="0093019A"/>
    <w:rsid w:val="009414F5"/>
    <w:rsid w:val="009429B8"/>
    <w:rsid w:val="009513EB"/>
    <w:rsid w:val="00952023"/>
    <w:rsid w:val="00952EF8"/>
    <w:rsid w:val="009629DD"/>
    <w:rsid w:val="00965531"/>
    <w:rsid w:val="0096648E"/>
    <w:rsid w:val="009664A5"/>
    <w:rsid w:val="00966F2C"/>
    <w:rsid w:val="00967F17"/>
    <w:rsid w:val="00970BC9"/>
    <w:rsid w:val="00971714"/>
    <w:rsid w:val="00974064"/>
    <w:rsid w:val="009746B7"/>
    <w:rsid w:val="00977BF9"/>
    <w:rsid w:val="009820C6"/>
    <w:rsid w:val="00983C95"/>
    <w:rsid w:val="00986A34"/>
    <w:rsid w:val="009909CB"/>
    <w:rsid w:val="009928B5"/>
    <w:rsid w:val="009972CB"/>
    <w:rsid w:val="009A22F9"/>
    <w:rsid w:val="009A2BFD"/>
    <w:rsid w:val="009A2F69"/>
    <w:rsid w:val="009A563C"/>
    <w:rsid w:val="009A7F3A"/>
    <w:rsid w:val="009B005A"/>
    <w:rsid w:val="009B0456"/>
    <w:rsid w:val="009B08FE"/>
    <w:rsid w:val="009B4F38"/>
    <w:rsid w:val="009B6F4C"/>
    <w:rsid w:val="009C069B"/>
    <w:rsid w:val="009C0E06"/>
    <w:rsid w:val="009C22A2"/>
    <w:rsid w:val="009C419C"/>
    <w:rsid w:val="009C43BB"/>
    <w:rsid w:val="009C7571"/>
    <w:rsid w:val="009C7B41"/>
    <w:rsid w:val="009C7EB3"/>
    <w:rsid w:val="009D29F4"/>
    <w:rsid w:val="009E18E9"/>
    <w:rsid w:val="009F19C8"/>
    <w:rsid w:val="009F45A1"/>
    <w:rsid w:val="009F503A"/>
    <w:rsid w:val="009F5BF9"/>
    <w:rsid w:val="00A020B4"/>
    <w:rsid w:val="00A02542"/>
    <w:rsid w:val="00A05F14"/>
    <w:rsid w:val="00A0648C"/>
    <w:rsid w:val="00A072CC"/>
    <w:rsid w:val="00A10964"/>
    <w:rsid w:val="00A14B02"/>
    <w:rsid w:val="00A16DA2"/>
    <w:rsid w:val="00A2017F"/>
    <w:rsid w:val="00A2103D"/>
    <w:rsid w:val="00A252D9"/>
    <w:rsid w:val="00A31684"/>
    <w:rsid w:val="00A3305C"/>
    <w:rsid w:val="00A34590"/>
    <w:rsid w:val="00A35F50"/>
    <w:rsid w:val="00A42E07"/>
    <w:rsid w:val="00A448D7"/>
    <w:rsid w:val="00A4518C"/>
    <w:rsid w:val="00A52849"/>
    <w:rsid w:val="00A53660"/>
    <w:rsid w:val="00A53E1A"/>
    <w:rsid w:val="00A53FD9"/>
    <w:rsid w:val="00A542C1"/>
    <w:rsid w:val="00A562FE"/>
    <w:rsid w:val="00A64167"/>
    <w:rsid w:val="00A700AC"/>
    <w:rsid w:val="00A71381"/>
    <w:rsid w:val="00A71FC3"/>
    <w:rsid w:val="00A72F9E"/>
    <w:rsid w:val="00A84C5F"/>
    <w:rsid w:val="00A85207"/>
    <w:rsid w:val="00A8675F"/>
    <w:rsid w:val="00A86C9E"/>
    <w:rsid w:val="00A93737"/>
    <w:rsid w:val="00A965F3"/>
    <w:rsid w:val="00A979EE"/>
    <w:rsid w:val="00AA2E79"/>
    <w:rsid w:val="00AA4BF3"/>
    <w:rsid w:val="00AA4C52"/>
    <w:rsid w:val="00AA4CFB"/>
    <w:rsid w:val="00AA568F"/>
    <w:rsid w:val="00AA786E"/>
    <w:rsid w:val="00AB135D"/>
    <w:rsid w:val="00AB2985"/>
    <w:rsid w:val="00AB358E"/>
    <w:rsid w:val="00AB4D46"/>
    <w:rsid w:val="00AB7AFC"/>
    <w:rsid w:val="00AC12D6"/>
    <w:rsid w:val="00AC2AB4"/>
    <w:rsid w:val="00AC40B3"/>
    <w:rsid w:val="00AC5028"/>
    <w:rsid w:val="00AC5E4A"/>
    <w:rsid w:val="00AD298B"/>
    <w:rsid w:val="00AD3552"/>
    <w:rsid w:val="00AD61DE"/>
    <w:rsid w:val="00AE2C2E"/>
    <w:rsid w:val="00AE2F65"/>
    <w:rsid w:val="00AE5C0D"/>
    <w:rsid w:val="00AE6046"/>
    <w:rsid w:val="00AE6C3B"/>
    <w:rsid w:val="00AE74FB"/>
    <w:rsid w:val="00AF332B"/>
    <w:rsid w:val="00AF3F9C"/>
    <w:rsid w:val="00AF41CA"/>
    <w:rsid w:val="00AF491E"/>
    <w:rsid w:val="00B022FB"/>
    <w:rsid w:val="00B02A15"/>
    <w:rsid w:val="00B02E28"/>
    <w:rsid w:val="00B07083"/>
    <w:rsid w:val="00B0774E"/>
    <w:rsid w:val="00B07E35"/>
    <w:rsid w:val="00B1085B"/>
    <w:rsid w:val="00B15960"/>
    <w:rsid w:val="00B16473"/>
    <w:rsid w:val="00B30048"/>
    <w:rsid w:val="00B30931"/>
    <w:rsid w:val="00B30998"/>
    <w:rsid w:val="00B34C4A"/>
    <w:rsid w:val="00B44018"/>
    <w:rsid w:val="00B445AF"/>
    <w:rsid w:val="00B4587E"/>
    <w:rsid w:val="00B46273"/>
    <w:rsid w:val="00B466F9"/>
    <w:rsid w:val="00B52D82"/>
    <w:rsid w:val="00B54213"/>
    <w:rsid w:val="00B55851"/>
    <w:rsid w:val="00B55ACA"/>
    <w:rsid w:val="00B62004"/>
    <w:rsid w:val="00B62393"/>
    <w:rsid w:val="00B63ECC"/>
    <w:rsid w:val="00B64485"/>
    <w:rsid w:val="00B66C41"/>
    <w:rsid w:val="00B67D3B"/>
    <w:rsid w:val="00B7163E"/>
    <w:rsid w:val="00B72B71"/>
    <w:rsid w:val="00B7447D"/>
    <w:rsid w:val="00B76A76"/>
    <w:rsid w:val="00B82196"/>
    <w:rsid w:val="00B85705"/>
    <w:rsid w:val="00B861E2"/>
    <w:rsid w:val="00B866FB"/>
    <w:rsid w:val="00B92769"/>
    <w:rsid w:val="00B9537E"/>
    <w:rsid w:val="00B961BB"/>
    <w:rsid w:val="00BA01EF"/>
    <w:rsid w:val="00BA2BA6"/>
    <w:rsid w:val="00BA3CA9"/>
    <w:rsid w:val="00BA4462"/>
    <w:rsid w:val="00BA49A7"/>
    <w:rsid w:val="00BA70C3"/>
    <w:rsid w:val="00BB088D"/>
    <w:rsid w:val="00BB1F69"/>
    <w:rsid w:val="00BB3B4B"/>
    <w:rsid w:val="00BB73ED"/>
    <w:rsid w:val="00BC30A5"/>
    <w:rsid w:val="00BC3981"/>
    <w:rsid w:val="00BC435A"/>
    <w:rsid w:val="00BC5707"/>
    <w:rsid w:val="00BC7058"/>
    <w:rsid w:val="00BC7188"/>
    <w:rsid w:val="00BD0B32"/>
    <w:rsid w:val="00BD0B55"/>
    <w:rsid w:val="00BD1DC4"/>
    <w:rsid w:val="00BD4F03"/>
    <w:rsid w:val="00BD6AAA"/>
    <w:rsid w:val="00BE2597"/>
    <w:rsid w:val="00C0019D"/>
    <w:rsid w:val="00C034F8"/>
    <w:rsid w:val="00C05B5F"/>
    <w:rsid w:val="00C130FC"/>
    <w:rsid w:val="00C13AFF"/>
    <w:rsid w:val="00C20F17"/>
    <w:rsid w:val="00C2171E"/>
    <w:rsid w:val="00C322F1"/>
    <w:rsid w:val="00C323E0"/>
    <w:rsid w:val="00C34DB8"/>
    <w:rsid w:val="00C36B76"/>
    <w:rsid w:val="00C42F4F"/>
    <w:rsid w:val="00C452DA"/>
    <w:rsid w:val="00C45D37"/>
    <w:rsid w:val="00C477BA"/>
    <w:rsid w:val="00C47E24"/>
    <w:rsid w:val="00C51294"/>
    <w:rsid w:val="00C51B74"/>
    <w:rsid w:val="00C540AB"/>
    <w:rsid w:val="00C54168"/>
    <w:rsid w:val="00C54762"/>
    <w:rsid w:val="00C55048"/>
    <w:rsid w:val="00C55385"/>
    <w:rsid w:val="00C557C6"/>
    <w:rsid w:val="00C55FE4"/>
    <w:rsid w:val="00C64525"/>
    <w:rsid w:val="00C6601E"/>
    <w:rsid w:val="00C74086"/>
    <w:rsid w:val="00C74236"/>
    <w:rsid w:val="00C86B36"/>
    <w:rsid w:val="00C87167"/>
    <w:rsid w:val="00C90B7B"/>
    <w:rsid w:val="00C930EB"/>
    <w:rsid w:val="00C95EC4"/>
    <w:rsid w:val="00CA1A03"/>
    <w:rsid w:val="00CA3423"/>
    <w:rsid w:val="00CA3705"/>
    <w:rsid w:val="00CA400B"/>
    <w:rsid w:val="00CA6390"/>
    <w:rsid w:val="00CA6943"/>
    <w:rsid w:val="00CA7EDC"/>
    <w:rsid w:val="00CB1772"/>
    <w:rsid w:val="00CB2AC9"/>
    <w:rsid w:val="00CB38D3"/>
    <w:rsid w:val="00CB48D9"/>
    <w:rsid w:val="00CC2556"/>
    <w:rsid w:val="00CC2EBE"/>
    <w:rsid w:val="00CC3283"/>
    <w:rsid w:val="00CC3E7F"/>
    <w:rsid w:val="00CC4ACA"/>
    <w:rsid w:val="00CC654C"/>
    <w:rsid w:val="00CC6A35"/>
    <w:rsid w:val="00CD2F4D"/>
    <w:rsid w:val="00CD32EF"/>
    <w:rsid w:val="00CD4CD6"/>
    <w:rsid w:val="00CD6C98"/>
    <w:rsid w:val="00CE051A"/>
    <w:rsid w:val="00CE1890"/>
    <w:rsid w:val="00CF0677"/>
    <w:rsid w:val="00CF06C4"/>
    <w:rsid w:val="00CF08FE"/>
    <w:rsid w:val="00CF1A23"/>
    <w:rsid w:val="00CF1ADB"/>
    <w:rsid w:val="00CF32F4"/>
    <w:rsid w:val="00D00718"/>
    <w:rsid w:val="00D03321"/>
    <w:rsid w:val="00D04F57"/>
    <w:rsid w:val="00D073B8"/>
    <w:rsid w:val="00D1089F"/>
    <w:rsid w:val="00D15D29"/>
    <w:rsid w:val="00D16529"/>
    <w:rsid w:val="00D2016E"/>
    <w:rsid w:val="00D234BC"/>
    <w:rsid w:val="00D3076B"/>
    <w:rsid w:val="00D351DD"/>
    <w:rsid w:val="00D36C7E"/>
    <w:rsid w:val="00D43ACE"/>
    <w:rsid w:val="00D45523"/>
    <w:rsid w:val="00D524F0"/>
    <w:rsid w:val="00D577DA"/>
    <w:rsid w:val="00D619B6"/>
    <w:rsid w:val="00D7004E"/>
    <w:rsid w:val="00D70BD7"/>
    <w:rsid w:val="00D713BE"/>
    <w:rsid w:val="00D71F9E"/>
    <w:rsid w:val="00D73130"/>
    <w:rsid w:val="00D73C58"/>
    <w:rsid w:val="00D752A4"/>
    <w:rsid w:val="00D83257"/>
    <w:rsid w:val="00D833B8"/>
    <w:rsid w:val="00D8368E"/>
    <w:rsid w:val="00D90D29"/>
    <w:rsid w:val="00D93372"/>
    <w:rsid w:val="00D97E47"/>
    <w:rsid w:val="00DA3E3A"/>
    <w:rsid w:val="00DA5819"/>
    <w:rsid w:val="00DA5DFF"/>
    <w:rsid w:val="00DA7B23"/>
    <w:rsid w:val="00DB06DB"/>
    <w:rsid w:val="00DB2411"/>
    <w:rsid w:val="00DB3628"/>
    <w:rsid w:val="00DB45E9"/>
    <w:rsid w:val="00DB49FB"/>
    <w:rsid w:val="00DB4C72"/>
    <w:rsid w:val="00DB7060"/>
    <w:rsid w:val="00DB750A"/>
    <w:rsid w:val="00DC0F6B"/>
    <w:rsid w:val="00DC18C8"/>
    <w:rsid w:val="00DC1F06"/>
    <w:rsid w:val="00DC2613"/>
    <w:rsid w:val="00DC33E0"/>
    <w:rsid w:val="00DC3C00"/>
    <w:rsid w:val="00DC54D8"/>
    <w:rsid w:val="00DD1BAF"/>
    <w:rsid w:val="00DD1BDF"/>
    <w:rsid w:val="00DD231C"/>
    <w:rsid w:val="00DD608D"/>
    <w:rsid w:val="00DE20AA"/>
    <w:rsid w:val="00DE4437"/>
    <w:rsid w:val="00DE4C1F"/>
    <w:rsid w:val="00DE4D6C"/>
    <w:rsid w:val="00E0342A"/>
    <w:rsid w:val="00E04D3B"/>
    <w:rsid w:val="00E07BC3"/>
    <w:rsid w:val="00E07ECE"/>
    <w:rsid w:val="00E12FCA"/>
    <w:rsid w:val="00E1324C"/>
    <w:rsid w:val="00E2008E"/>
    <w:rsid w:val="00E21C8C"/>
    <w:rsid w:val="00E22366"/>
    <w:rsid w:val="00E23016"/>
    <w:rsid w:val="00E25618"/>
    <w:rsid w:val="00E272E0"/>
    <w:rsid w:val="00E2767D"/>
    <w:rsid w:val="00E32F39"/>
    <w:rsid w:val="00E337F7"/>
    <w:rsid w:val="00E346D8"/>
    <w:rsid w:val="00E35454"/>
    <w:rsid w:val="00E40D82"/>
    <w:rsid w:val="00E41DD6"/>
    <w:rsid w:val="00E422F1"/>
    <w:rsid w:val="00E44A51"/>
    <w:rsid w:val="00E44D35"/>
    <w:rsid w:val="00E4634C"/>
    <w:rsid w:val="00E50A11"/>
    <w:rsid w:val="00E51821"/>
    <w:rsid w:val="00E532C8"/>
    <w:rsid w:val="00E53F68"/>
    <w:rsid w:val="00E56FB7"/>
    <w:rsid w:val="00E572A6"/>
    <w:rsid w:val="00E60879"/>
    <w:rsid w:val="00E60E26"/>
    <w:rsid w:val="00E6287C"/>
    <w:rsid w:val="00E71389"/>
    <w:rsid w:val="00E71F4F"/>
    <w:rsid w:val="00E71F5D"/>
    <w:rsid w:val="00E7328B"/>
    <w:rsid w:val="00E73A8B"/>
    <w:rsid w:val="00E76B04"/>
    <w:rsid w:val="00E81BFF"/>
    <w:rsid w:val="00E905D1"/>
    <w:rsid w:val="00E90F55"/>
    <w:rsid w:val="00E9331D"/>
    <w:rsid w:val="00E940F2"/>
    <w:rsid w:val="00E960C4"/>
    <w:rsid w:val="00EA43B2"/>
    <w:rsid w:val="00EB155F"/>
    <w:rsid w:val="00EB42A7"/>
    <w:rsid w:val="00EB4CA2"/>
    <w:rsid w:val="00EC1D21"/>
    <w:rsid w:val="00EC245F"/>
    <w:rsid w:val="00EC3602"/>
    <w:rsid w:val="00EC3C40"/>
    <w:rsid w:val="00EC474E"/>
    <w:rsid w:val="00EC7EA5"/>
    <w:rsid w:val="00ED4148"/>
    <w:rsid w:val="00ED5D9B"/>
    <w:rsid w:val="00EE4BC3"/>
    <w:rsid w:val="00EE63FB"/>
    <w:rsid w:val="00EE7C49"/>
    <w:rsid w:val="00EF0171"/>
    <w:rsid w:val="00EF2476"/>
    <w:rsid w:val="00EF70C3"/>
    <w:rsid w:val="00EF7282"/>
    <w:rsid w:val="00EF7ED2"/>
    <w:rsid w:val="00F027B3"/>
    <w:rsid w:val="00F0340C"/>
    <w:rsid w:val="00F067B4"/>
    <w:rsid w:val="00F12146"/>
    <w:rsid w:val="00F135CE"/>
    <w:rsid w:val="00F16A62"/>
    <w:rsid w:val="00F25967"/>
    <w:rsid w:val="00F30CE5"/>
    <w:rsid w:val="00F315CA"/>
    <w:rsid w:val="00F3212A"/>
    <w:rsid w:val="00F3239D"/>
    <w:rsid w:val="00F32C94"/>
    <w:rsid w:val="00F33A36"/>
    <w:rsid w:val="00F33D6E"/>
    <w:rsid w:val="00F3426B"/>
    <w:rsid w:val="00F415B2"/>
    <w:rsid w:val="00F41C78"/>
    <w:rsid w:val="00F42508"/>
    <w:rsid w:val="00F42A5E"/>
    <w:rsid w:val="00F4401E"/>
    <w:rsid w:val="00F4454F"/>
    <w:rsid w:val="00F463EC"/>
    <w:rsid w:val="00F5246E"/>
    <w:rsid w:val="00F530E2"/>
    <w:rsid w:val="00F5397D"/>
    <w:rsid w:val="00F54C5F"/>
    <w:rsid w:val="00F56E64"/>
    <w:rsid w:val="00F60783"/>
    <w:rsid w:val="00F60B5B"/>
    <w:rsid w:val="00F618B9"/>
    <w:rsid w:val="00F62564"/>
    <w:rsid w:val="00F63EE2"/>
    <w:rsid w:val="00F753E9"/>
    <w:rsid w:val="00F75E41"/>
    <w:rsid w:val="00F768B4"/>
    <w:rsid w:val="00F7694D"/>
    <w:rsid w:val="00F777FF"/>
    <w:rsid w:val="00F80B1C"/>
    <w:rsid w:val="00F815E4"/>
    <w:rsid w:val="00F82AB7"/>
    <w:rsid w:val="00F85867"/>
    <w:rsid w:val="00F875B5"/>
    <w:rsid w:val="00F87B4D"/>
    <w:rsid w:val="00F87EF0"/>
    <w:rsid w:val="00F91D31"/>
    <w:rsid w:val="00F96911"/>
    <w:rsid w:val="00F9721F"/>
    <w:rsid w:val="00FA2E7F"/>
    <w:rsid w:val="00FA6889"/>
    <w:rsid w:val="00FA765A"/>
    <w:rsid w:val="00FB4486"/>
    <w:rsid w:val="00FB488F"/>
    <w:rsid w:val="00FC06BE"/>
    <w:rsid w:val="00FC2923"/>
    <w:rsid w:val="00FC2A32"/>
    <w:rsid w:val="00FC3FFD"/>
    <w:rsid w:val="00FC6ACF"/>
    <w:rsid w:val="00FD0F8F"/>
    <w:rsid w:val="00FD2909"/>
    <w:rsid w:val="00FD2B96"/>
    <w:rsid w:val="00FD3675"/>
    <w:rsid w:val="00FD367E"/>
    <w:rsid w:val="00FE4275"/>
    <w:rsid w:val="00FE4B65"/>
    <w:rsid w:val="00FE4D12"/>
    <w:rsid w:val="00FE6125"/>
    <w:rsid w:val="00FE6B5C"/>
    <w:rsid w:val="00FF2204"/>
    <w:rsid w:val="00FF2A0A"/>
    <w:rsid w:val="00FF4C38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5924E"/>
  <w15:docId w15:val="{79041BAF-BB82-472D-BFAF-3B13DB01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1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B02A15"/>
    <w:pPr>
      <w:keepNext/>
      <w:jc w:val="center"/>
      <w:outlineLvl w:val="0"/>
    </w:pPr>
    <w:rPr>
      <w:rFonts w:ascii="Comic Sans MS" w:hAnsi="Comic Sans MS" w:cs="Comic Sans MS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B02A15"/>
    <w:pPr>
      <w:keepNext/>
      <w:jc w:val="both"/>
      <w:outlineLvl w:val="1"/>
    </w:pPr>
    <w:rPr>
      <w:rFonts w:ascii="Comic Sans MS" w:hAnsi="Comic Sans MS" w:cs="Comic Sans MS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0501D1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3E74E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8570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9"/>
    <w:qFormat/>
    <w:rsid w:val="00FB4486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B02A15"/>
    <w:rPr>
      <w:rFonts w:ascii="Comic Sans MS" w:hAnsi="Comic Sans MS" w:cs="Comic Sans MS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9"/>
    <w:rsid w:val="00B02A15"/>
    <w:rPr>
      <w:rFonts w:ascii="Comic Sans MS" w:hAnsi="Comic Sans MS" w:cs="Comic Sans MS"/>
      <w:sz w:val="24"/>
      <w:szCs w:val="24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9"/>
    <w:rsid w:val="000501D1"/>
    <w:rPr>
      <w:rFonts w:ascii="Cambria" w:hAnsi="Cambria" w:cs="Cambria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9"/>
    <w:semiHidden/>
    <w:rsid w:val="003E74E3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9"/>
    <w:rsid w:val="00FB4486"/>
    <w:rPr>
      <w:rFonts w:ascii="Calibri" w:hAnsi="Calibri" w:cs="Calibri"/>
      <w:b/>
      <w:bCs/>
      <w:sz w:val="22"/>
      <w:szCs w:val="22"/>
    </w:rPr>
  </w:style>
  <w:style w:type="paragraph" w:styleId="Pieddepage">
    <w:name w:val="footer"/>
    <w:basedOn w:val="Normal"/>
    <w:link w:val="PieddepageCar"/>
    <w:uiPriority w:val="99"/>
    <w:rsid w:val="00B02A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2A15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B02A15"/>
  </w:style>
  <w:style w:type="paragraph" w:styleId="Textedebulles">
    <w:name w:val="Balloon Text"/>
    <w:basedOn w:val="Normal"/>
    <w:link w:val="TextedebullesCar"/>
    <w:uiPriority w:val="99"/>
    <w:semiHidden/>
    <w:rsid w:val="00B02A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2A15"/>
    <w:rPr>
      <w:rFonts w:ascii="Tahoma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rsid w:val="00A542C1"/>
    <w:rPr>
      <w:color w:val="0000FF"/>
      <w:u w:val="single"/>
    </w:rPr>
  </w:style>
  <w:style w:type="paragraph" w:styleId="Retraitcorpsdetexte2">
    <w:name w:val="Body Text Indent 2"/>
    <w:basedOn w:val="Normal"/>
    <w:link w:val="Retraitcorpsdetexte2Car"/>
    <w:uiPriority w:val="99"/>
    <w:rsid w:val="00E12FC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hAnsi="Arial" w:cs="Arial"/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12FCA"/>
    <w:rPr>
      <w:rFonts w:ascii="Arial" w:hAnsi="Arial" w:cs="Arial"/>
      <w:sz w:val="22"/>
      <w:szCs w:val="22"/>
    </w:rPr>
  </w:style>
  <w:style w:type="character" w:styleId="Numrodeligne">
    <w:name w:val="line number"/>
    <w:basedOn w:val="Policepardfaut"/>
    <w:uiPriority w:val="99"/>
    <w:semiHidden/>
    <w:rsid w:val="007648C3"/>
  </w:style>
  <w:style w:type="paragraph" w:styleId="En-tte">
    <w:name w:val="header"/>
    <w:basedOn w:val="Normal"/>
    <w:link w:val="En-tteCar"/>
    <w:uiPriority w:val="99"/>
    <w:rsid w:val="00FE4B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E4B65"/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99"/>
    <w:qFormat/>
    <w:rsid w:val="005B4575"/>
    <w:rPr>
      <w:rFonts w:eastAsia="Times New Roman" w:cs="Calibri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99"/>
    <w:rsid w:val="005B4575"/>
    <w:rPr>
      <w:rFonts w:eastAsia="Times New Roman" w:cs="Calibri"/>
      <w:sz w:val="22"/>
      <w:szCs w:val="22"/>
      <w:lang w:val="fr-FR" w:eastAsia="en-US" w:bidi="ar-SA"/>
    </w:rPr>
  </w:style>
  <w:style w:type="paragraph" w:styleId="Notedefin">
    <w:name w:val="endnote text"/>
    <w:basedOn w:val="Normal"/>
    <w:link w:val="NotedefinCar"/>
    <w:uiPriority w:val="99"/>
    <w:semiHidden/>
    <w:rsid w:val="00B66C41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66C41"/>
    <w:rPr>
      <w:rFonts w:ascii="Times New Roman" w:hAnsi="Times New Roman" w:cs="Times New Roman"/>
    </w:rPr>
  </w:style>
  <w:style w:type="character" w:styleId="Appeldenotedefin">
    <w:name w:val="endnote reference"/>
    <w:basedOn w:val="Policepardfaut"/>
    <w:uiPriority w:val="99"/>
    <w:semiHidden/>
    <w:rsid w:val="00B66C41"/>
    <w:rPr>
      <w:vertAlign w:val="superscript"/>
    </w:rPr>
  </w:style>
  <w:style w:type="paragraph" w:styleId="Paragraphedeliste">
    <w:name w:val="List Paragraph"/>
    <w:basedOn w:val="Normal"/>
    <w:uiPriority w:val="99"/>
    <w:qFormat/>
    <w:rsid w:val="008D1951"/>
    <w:pPr>
      <w:ind w:left="720"/>
      <w:contextualSpacing/>
    </w:pPr>
  </w:style>
  <w:style w:type="paragraph" w:customStyle="1" w:styleId="Niveau2">
    <w:name w:val="Niveau 2"/>
    <w:basedOn w:val="Normal"/>
    <w:uiPriority w:val="99"/>
    <w:rsid w:val="00BC5707"/>
    <w:rPr>
      <w:b/>
      <w:bCs/>
      <w:sz w:val="22"/>
      <w:szCs w:val="22"/>
    </w:rPr>
  </w:style>
  <w:style w:type="table" w:styleId="Grilledutableau">
    <w:name w:val="Table Grid"/>
    <w:basedOn w:val="TableauNormal"/>
    <w:uiPriority w:val="99"/>
    <w:rsid w:val="006B7A5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sdetexte2">
    <w:name w:val="Body Text 2"/>
    <w:basedOn w:val="Normal"/>
    <w:link w:val="Corpsdetexte2Car"/>
    <w:uiPriority w:val="99"/>
    <w:rsid w:val="003E74E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3E74E3"/>
    <w:rPr>
      <w:rFonts w:ascii="Times New Roman" w:hAnsi="Times New Roman" w:cs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rsid w:val="00F8586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8586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85867"/>
    <w:rPr>
      <w:rFonts w:ascii="Times New Roman" w:hAnsi="Times New Roman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F8586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5867"/>
    <w:rPr>
      <w:rFonts w:ascii="Times New Roman" w:hAnsi="Times New Roman" w:cs="Times New Roman"/>
      <w:b/>
      <w:bCs/>
    </w:rPr>
  </w:style>
  <w:style w:type="character" w:customStyle="1" w:styleId="Titre5Car">
    <w:name w:val="Titre 5 Car"/>
    <w:basedOn w:val="Policepardfaut"/>
    <w:link w:val="Titre5"/>
    <w:uiPriority w:val="9"/>
    <w:rsid w:val="00B857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igi\Bureau\Mes%20documents%202\Contrats%20d'entretien\Entretien%20des%20installations%20de%20contr&#244;le%20d'acc&#232;s,de%20protection%20intrusion\Cahier%20des%20Charges%203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82340-AE4D-41ED-8C71-6504BC9A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des Charges 3-1.dotx</Template>
  <TotalTime>286</TotalTime>
  <Pages>1</Pages>
  <Words>112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de maintenance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de maintenance</dc:title>
  <dc:subject>CCTP</dc:subject>
  <dc:creator>Bigi Cédric</dc:creator>
  <cp:keywords>Gardiennage</cp:keywords>
  <cp:lastModifiedBy>Philippe Bordon</cp:lastModifiedBy>
  <cp:revision>10</cp:revision>
  <cp:lastPrinted>2010-05-06T12:07:00Z</cp:lastPrinted>
  <dcterms:created xsi:type="dcterms:W3CDTF">2018-03-28T09:36:00Z</dcterms:created>
  <dcterms:modified xsi:type="dcterms:W3CDTF">2022-02-21T11:38:00Z</dcterms:modified>
</cp:coreProperties>
</file>